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0BE13" w14:textId="77777777" w:rsidR="00987FEE" w:rsidRPr="001812ED" w:rsidRDefault="00987FEE" w:rsidP="00987FEE">
      <w:pPr>
        <w:tabs>
          <w:tab w:val="right" w:leader="dot" w:pos="8789"/>
        </w:tabs>
        <w:autoSpaceDE w:val="0"/>
        <w:autoSpaceDN w:val="0"/>
        <w:adjustRightInd w:val="0"/>
        <w:ind w:right="-188"/>
        <w:jc w:val="center"/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</w:pPr>
      <w:bookmarkStart w:id="0" w:name="_GoBack"/>
      <w:bookmarkEnd w:id="0"/>
      <w:r w:rsidRPr="001812ED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>(Clinical) Research Project Application for Evaluation by the</w:t>
      </w:r>
    </w:p>
    <w:p w14:paraId="508022B1" w14:textId="74366F74" w:rsidR="00555161" w:rsidRPr="001812ED" w:rsidRDefault="00987FEE" w:rsidP="000F67F8">
      <w:pPr>
        <w:tabs>
          <w:tab w:val="right" w:leader="dot" w:pos="8789"/>
        </w:tabs>
        <w:autoSpaceDE w:val="0"/>
        <w:autoSpaceDN w:val="0"/>
        <w:adjustRightInd w:val="0"/>
        <w:ind w:right="-188"/>
        <w:jc w:val="center"/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</w:pPr>
      <w:r w:rsidRPr="001812ED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 xml:space="preserve">HRS </w:t>
      </w:r>
      <w:r w:rsidR="00586ADF" w:rsidRPr="001812ED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>RESEARCH COMMITTEE</w:t>
      </w:r>
      <w:r w:rsidR="00586ADF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 xml:space="preserve"> AND</w:t>
      </w:r>
      <w:r w:rsidR="00586ADF" w:rsidRPr="001812ED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 xml:space="preserve"> </w:t>
      </w:r>
      <w:r w:rsidR="005430BF" w:rsidRPr="001812ED">
        <w:rPr>
          <w:rFonts w:asciiTheme="minorHAnsi" w:hAnsiTheme="minorHAnsi" w:cstheme="minorHAnsi"/>
          <w:b/>
          <w:caps/>
          <w:color w:val="4BACC6" w:themeColor="accent5"/>
          <w:sz w:val="32"/>
          <w:szCs w:val="32"/>
          <w:lang w:val="en-GB" w:eastAsia="de-DE"/>
        </w:rPr>
        <w:t xml:space="preserve">MEDICAL DIRECTORATE </w:t>
      </w:r>
    </w:p>
    <w:p w14:paraId="4EF5FF03" w14:textId="17832A38" w:rsidR="005D2AFE" w:rsidRPr="001812ED" w:rsidRDefault="005D2AFE" w:rsidP="00242D4F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FC7FAD" wp14:editId="270329C8">
                <wp:simplePos x="0" y="0"/>
                <wp:positionH relativeFrom="margin">
                  <wp:posOffset>-76835</wp:posOffset>
                </wp:positionH>
                <wp:positionV relativeFrom="paragraph">
                  <wp:posOffset>113030</wp:posOffset>
                </wp:positionV>
                <wp:extent cx="6867525" cy="11334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133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766E1C4" id="Rectangle 1" o:spid="_x0000_s1026" style="position:absolute;margin-left:-6.05pt;margin-top:8.9pt;width:540.75pt;height:89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174A8BF5" w14:textId="55056E86" w:rsidR="00242D4F" w:rsidRPr="00515135" w:rsidRDefault="00242D4F" w:rsidP="00242D4F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515135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Date of submissioN:</w:t>
      </w:r>
    </w:p>
    <w:p w14:paraId="3250162B" w14:textId="4F5BE2E5" w:rsidR="00242D4F" w:rsidRPr="006E02DD" w:rsidRDefault="00242D4F" w:rsidP="00242D4F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6E02DD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Main Project applicant from HRS:</w:t>
      </w:r>
    </w:p>
    <w:p w14:paraId="0451362E" w14:textId="562930E8" w:rsidR="00E443DD" w:rsidRPr="001812ED" w:rsidRDefault="00E443DD" w:rsidP="00242D4F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PRINCIPAL INVESTIGATOR AT HRS:</w:t>
      </w:r>
    </w:p>
    <w:p w14:paraId="456F4916" w14:textId="4A5A5898" w:rsidR="00242D4F" w:rsidRPr="001812ED" w:rsidRDefault="00242D4F" w:rsidP="00242D4F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1812ED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Additional applicants</w:t>
      </w:r>
      <w:r w:rsidR="006D27A1" w:rsidRPr="001812ED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 xml:space="preserve"> </w:t>
      </w:r>
      <w:r w:rsidR="006D27A1" w:rsidRPr="00AB6C80">
        <w:rPr>
          <w:rFonts w:asciiTheme="minorHAnsi" w:hAnsiTheme="minorHAnsi" w:cstheme="minorHAnsi"/>
          <w:b/>
          <w:sz w:val="22"/>
          <w:szCs w:val="22"/>
          <w:lang w:val="en-GB"/>
        </w:rPr>
        <w:t>AT HRS</w:t>
      </w:r>
      <w:r w:rsidRPr="001812ED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:</w:t>
      </w:r>
    </w:p>
    <w:p w14:paraId="07E267DF" w14:textId="78A1329D" w:rsidR="00242D4F" w:rsidRPr="00515135" w:rsidRDefault="00242D4F" w:rsidP="007D44E8">
      <w:pPr>
        <w:tabs>
          <w:tab w:val="right" w:leader="dot" w:pos="8789"/>
        </w:tabs>
        <w:autoSpaceDE w:val="0"/>
        <w:autoSpaceDN w:val="0"/>
        <w:adjustRightInd w:val="0"/>
        <w:ind w:right="-188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515135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HRS Unit(s):</w:t>
      </w:r>
    </w:p>
    <w:p w14:paraId="5E6B7DDD" w14:textId="34FEA523" w:rsidR="003E60EF" w:rsidRPr="001812ED" w:rsidRDefault="00242D4F" w:rsidP="00E443DD">
      <w:pPr>
        <w:ind w:right="-208"/>
        <w:rPr>
          <w:rFonts w:asciiTheme="minorHAnsi" w:hAnsiTheme="minorHAnsi" w:cstheme="minorHAnsi"/>
          <w:b/>
          <w:sz w:val="22"/>
          <w:szCs w:val="22"/>
          <w:lang w:val="en-GB" w:eastAsia="de-DE"/>
        </w:rPr>
      </w:pPr>
      <w:r w:rsidRPr="00515135">
        <w:rPr>
          <w:rFonts w:asciiTheme="minorHAnsi" w:hAnsiTheme="minorHAnsi" w:cstheme="minorHAnsi"/>
          <w:b/>
          <w:sz w:val="22"/>
          <w:szCs w:val="22"/>
          <w:lang w:val="en-GB" w:eastAsia="de-DE"/>
        </w:rPr>
        <w:t>RESUBMISSION</w:t>
      </w:r>
      <w:r w:rsidR="00BA7793" w:rsidRPr="00515135">
        <w:rPr>
          <w:rFonts w:asciiTheme="minorHAnsi" w:hAnsiTheme="minorHAnsi" w:cstheme="minorHAnsi"/>
          <w:b/>
          <w:sz w:val="22"/>
          <w:szCs w:val="22"/>
          <w:lang w:val="en-GB" w:eastAsia="de-DE"/>
        </w:rPr>
        <w:t xml:space="preserve">      </w:t>
      </w:r>
      <w:r w:rsidRPr="00515135">
        <w:rPr>
          <w:rFonts w:asciiTheme="minorHAnsi" w:hAnsiTheme="minorHAnsi" w:cstheme="minorHAnsi"/>
          <w:b/>
          <w:sz w:val="22"/>
          <w:szCs w:val="22"/>
          <w:lang w:val="en-GB" w:eastAsia="de-DE"/>
        </w:rPr>
        <w:t xml:space="preserve"> </w:t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BA779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NO</w:t>
      </w:r>
      <w:r w:rsidRPr="001812ED">
        <w:rPr>
          <w:rFonts w:asciiTheme="minorHAnsi" w:hAnsiTheme="minorHAnsi" w:cstheme="minorHAnsi"/>
          <w:b/>
          <w:sz w:val="22"/>
          <w:szCs w:val="22"/>
          <w:lang w:val="en-GB" w:eastAsia="de-DE"/>
        </w:rPr>
        <w:tab/>
      </w:r>
    </w:p>
    <w:p w14:paraId="23A6D820" w14:textId="0096313C" w:rsidR="007D44E8" w:rsidRPr="001D748E" w:rsidRDefault="007D44E8" w:rsidP="00E443DD">
      <w:pPr>
        <w:ind w:right="-208"/>
        <w:rPr>
          <w:rFonts w:asciiTheme="minorHAnsi" w:hAnsiTheme="minorHAnsi" w:cstheme="minorHAnsi"/>
          <w:b/>
          <w:outline/>
          <w:color w:val="000000"/>
          <w:sz w:val="22"/>
          <w:szCs w:val="22"/>
          <w:lang w:val="en-GB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1ED06F1C" w14:textId="76F2F40A" w:rsidR="00F07CEC" w:rsidRPr="001D748E" w:rsidRDefault="00BB5C1C" w:rsidP="001B6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144"/>
        <w:rPr>
          <w:rFonts w:asciiTheme="minorHAnsi" w:hAnsiTheme="minorHAnsi" w:cstheme="minorHAnsi"/>
          <w:b/>
          <w:outline/>
          <w:color w:val="FFFFFF" w:themeColor="background1"/>
          <w:sz w:val="22"/>
          <w:szCs w:val="22"/>
          <w:u w:val="single"/>
          <w:lang w:val="en-GB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I. </w:t>
      </w:r>
      <w:r w:rsidR="00E639BC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PROJE</w:t>
      </w:r>
      <w:r w:rsidR="00E443DD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C</w:t>
      </w:r>
      <w:r w:rsidR="00E639BC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T</w:t>
      </w:r>
      <w:r w:rsidR="0021710D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 </w:t>
      </w:r>
    </w:p>
    <w:p w14:paraId="3379339E" w14:textId="68D5E349" w:rsidR="004544AA" w:rsidRPr="00AB6C80" w:rsidRDefault="00242D4F" w:rsidP="00B72824">
      <w:pPr>
        <w:pStyle w:val="NoSpacing"/>
        <w:rPr>
          <w:rFonts w:asciiTheme="minorHAnsi" w:hAnsiTheme="minorHAnsi" w:cstheme="minorHAnsi"/>
          <w:lang w:val="en-GB"/>
        </w:rPr>
      </w:pPr>
      <w:r w:rsidRPr="00AB6C80">
        <w:rPr>
          <w:rFonts w:asciiTheme="minorHAnsi" w:hAnsiTheme="minorHAnsi" w:cstheme="minorHAnsi"/>
          <w:b/>
          <w:lang w:val="en-GB"/>
        </w:rPr>
        <w:t>TITLE</w:t>
      </w:r>
      <w:r w:rsidR="004B3789" w:rsidRPr="00AB6C80">
        <w:rPr>
          <w:rFonts w:asciiTheme="minorHAnsi" w:hAnsiTheme="minorHAnsi" w:cstheme="minorHAnsi"/>
          <w:b/>
          <w:lang w:val="en-GB"/>
        </w:rPr>
        <w:t>:</w:t>
      </w:r>
      <w:r w:rsidR="004B3789" w:rsidRPr="00AB6C80">
        <w:rPr>
          <w:rFonts w:asciiTheme="minorHAnsi" w:hAnsiTheme="minorHAnsi" w:cstheme="minorHAnsi"/>
          <w:lang w:val="en-GB"/>
        </w:rPr>
        <w:t xml:space="preserve">  </w:t>
      </w:r>
    </w:p>
    <w:p w14:paraId="0976F91F" w14:textId="77777777" w:rsidR="003D47FA" w:rsidRPr="00AB6C80" w:rsidRDefault="003D47FA" w:rsidP="00B72824">
      <w:pPr>
        <w:pStyle w:val="NoSpacing"/>
        <w:rPr>
          <w:rFonts w:asciiTheme="minorHAnsi" w:hAnsiTheme="minorHAnsi" w:cstheme="minorHAnsi"/>
          <w:b/>
          <w:noProof w:val="0"/>
          <w:lang w:val="en-GB"/>
        </w:rPr>
      </w:pPr>
    </w:p>
    <w:p w14:paraId="0574EDC2" w14:textId="12E5111B" w:rsidR="00E639BC" w:rsidRPr="00AB6C80" w:rsidRDefault="006D0F52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ACRONYME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>:</w:t>
      </w:r>
      <w:r w:rsidR="005C598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6B611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B6112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B2721F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B2721F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B2721F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316BDD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1B156BCF" w14:textId="43FA8521" w:rsidR="00A94861" w:rsidRPr="00AB6C80" w:rsidRDefault="00E443DD" w:rsidP="00BF0583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Clinical </w:t>
      </w:r>
      <w:r w:rsidR="006D0F52" w:rsidRPr="00AB6C80">
        <w:rPr>
          <w:rFonts w:asciiTheme="minorHAnsi" w:hAnsiTheme="minorHAnsi" w:cstheme="minorHAnsi"/>
          <w:b/>
          <w:sz w:val="22"/>
          <w:szCs w:val="22"/>
          <w:lang w:val="en-GB"/>
        </w:rPr>
        <w:t>Phase</w:t>
      </w:r>
      <w:r w:rsidR="006D0F52" w:rsidRPr="00AB6C80">
        <w:rPr>
          <w:rFonts w:asciiTheme="minorHAnsi" w:hAnsiTheme="minorHAnsi" w:cstheme="minorHAnsi"/>
          <w:sz w:val="22"/>
          <w:szCs w:val="22"/>
          <w:lang w:val="en-GB"/>
        </w:rPr>
        <w:t>:</w:t>
      </w:r>
      <w:r w:rsidR="00A9486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5F87A0C3" w14:textId="52BD4DC1" w:rsidR="00AA2B56" w:rsidRPr="00AB6C80" w:rsidRDefault="00E443DD" w:rsidP="00AA2B56">
      <w:pPr>
        <w:pStyle w:val="BodyTextIndent"/>
        <w:ind w:left="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Protocol</w:t>
      </w:r>
      <w:r w:rsidR="00AA2B56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n°</w:t>
      </w:r>
      <w:r w:rsidR="00AA2B5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    </w:t>
      </w:r>
      <w:r w:rsidR="000F209D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125CC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</w:t>
      </w:r>
      <w:r w:rsidR="00B2721F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1E093E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="00125CC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</w:t>
      </w:r>
      <w:r w:rsidR="007D2F0D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  </w:t>
      </w:r>
      <w:r w:rsidR="003D47FA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242D4F" w:rsidRPr="00AB6C80">
        <w:rPr>
          <w:rFonts w:asciiTheme="minorHAnsi" w:hAnsiTheme="minorHAnsi" w:cstheme="minorHAnsi"/>
          <w:b/>
          <w:sz w:val="22"/>
          <w:szCs w:val="22"/>
          <w:lang w:val="en-GB"/>
        </w:rPr>
        <w:t>EudraCT 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N° </w:t>
      </w:r>
      <w:r w:rsidR="00242D4F" w:rsidRPr="00AB6C80">
        <w:rPr>
          <w:rFonts w:asciiTheme="minorHAnsi" w:hAnsiTheme="minorHAnsi" w:cstheme="minorHAnsi"/>
          <w:b/>
          <w:sz w:val="22"/>
          <w:szCs w:val="22"/>
          <w:lang w:val="en-GB"/>
        </w:rPr>
        <w:t>(</w:t>
      </w:r>
      <w:r w:rsidR="00AA2B56" w:rsidRPr="00AB6C80">
        <w:rPr>
          <w:rFonts w:asciiTheme="minorHAnsi" w:hAnsiTheme="minorHAnsi" w:cstheme="minorHAnsi"/>
          <w:b/>
          <w:sz w:val="22"/>
          <w:szCs w:val="22"/>
          <w:lang w:val="en-GB"/>
        </w:rPr>
        <w:t>i</w:t>
      </w:r>
      <w:r w:rsidR="00242D4F" w:rsidRPr="00AB6C80">
        <w:rPr>
          <w:rFonts w:asciiTheme="minorHAnsi" w:hAnsiTheme="minorHAnsi" w:cstheme="minorHAnsi"/>
          <w:b/>
          <w:sz w:val="22"/>
          <w:szCs w:val="22"/>
          <w:lang w:val="en-GB"/>
        </w:rPr>
        <w:t>f</w:t>
      </w:r>
      <w:r w:rsidR="00AA2B56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applicable</w:t>
      </w:r>
      <w:r w:rsidR="006D0F52" w:rsidRPr="00AB6C80">
        <w:rPr>
          <w:rFonts w:asciiTheme="minorHAnsi" w:hAnsiTheme="minorHAnsi" w:cstheme="minorHAnsi"/>
          <w:b/>
          <w:sz w:val="22"/>
          <w:szCs w:val="22"/>
          <w:lang w:val="en-GB"/>
        </w:rPr>
        <w:t>):</w:t>
      </w:r>
      <w:r w:rsidR="00AA2B5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5EC8A885" w14:textId="51F35110" w:rsidR="007D44E8" w:rsidRPr="00AB6C80" w:rsidRDefault="00E22AE6" w:rsidP="007D44E8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Sponsor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/ Promoter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b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b/>
          <w:sz w:val="22"/>
          <w:szCs w:val="22"/>
          <w:lang w:val="en-GB"/>
        </w:rPr>
        <w:fldChar w:fldCharType="separate"/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fldChar w:fldCharType="end"/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Internal (HRS)  </w:t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b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b/>
          <w:sz w:val="22"/>
          <w:szCs w:val="22"/>
          <w:lang w:val="en-GB"/>
        </w:rPr>
        <w:fldChar w:fldCharType="separate"/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fldChar w:fldCharType="end"/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  Academic (e.g., University of ….)</w:t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D83DE5" w:rsidRPr="00AB6C80">
        <w:rPr>
          <w:rFonts w:asciiTheme="minorHAnsi" w:hAnsiTheme="minorHAnsi" w:cstheme="minorHAnsi"/>
          <w:b/>
          <w:sz w:val="22"/>
          <w:szCs w:val="22"/>
          <w:lang w:val="en-GB"/>
        </w:rPr>
        <w:t>Pharmaceutical/Industrial</w:t>
      </w:r>
    </w:p>
    <w:p w14:paraId="7A6FFFD6" w14:textId="23C1E6D6" w:rsidR="00D83DE5" w:rsidRPr="00AB6C80" w:rsidRDefault="00D83DE5" w:rsidP="007D44E8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Sponsor Name : </w:t>
      </w:r>
    </w:p>
    <w:p w14:paraId="343FE0C5" w14:textId="3818C15B" w:rsidR="003D47FA" w:rsidRPr="00AB6C80" w:rsidRDefault="001812ED" w:rsidP="007D44E8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en-GB" w:eastAsia="de-DE"/>
        </w:rPr>
      </w:pPr>
      <w:r w:rsidRPr="001812ED">
        <w:rPr>
          <w:rFonts w:asciiTheme="minorHAnsi" w:hAnsiTheme="minorHAnsi" w:cstheme="minorHAnsi"/>
          <w:b/>
          <w:sz w:val="22"/>
          <w:szCs w:val="22"/>
          <w:lang w:val="en-GB" w:eastAsia="de-DE"/>
        </w:rPr>
        <w:t>Mul</w:t>
      </w:r>
      <w:r w:rsidR="00E75188" w:rsidRPr="00AB6C80">
        <w:rPr>
          <w:rFonts w:asciiTheme="minorHAnsi" w:hAnsiTheme="minorHAnsi" w:cstheme="minorHAnsi"/>
          <w:b/>
          <w:sz w:val="22"/>
          <w:szCs w:val="22"/>
          <w:lang w:val="en-GB" w:eastAsia="de-DE"/>
        </w:rPr>
        <w:t>t</w:t>
      </w:r>
      <w:r>
        <w:rPr>
          <w:rFonts w:asciiTheme="minorHAnsi" w:hAnsiTheme="minorHAnsi" w:cstheme="minorHAnsi"/>
          <w:b/>
          <w:sz w:val="22"/>
          <w:szCs w:val="22"/>
          <w:lang w:val="en-GB" w:eastAsia="de-DE"/>
        </w:rPr>
        <w:t>i</w:t>
      </w:r>
      <w:r w:rsidR="00E75188" w:rsidRPr="00AB6C80">
        <w:rPr>
          <w:rFonts w:asciiTheme="minorHAnsi" w:hAnsiTheme="minorHAnsi" w:cstheme="minorHAnsi"/>
          <w:b/>
          <w:sz w:val="22"/>
          <w:szCs w:val="22"/>
          <w:lang w:val="en-GB" w:eastAsia="de-DE"/>
        </w:rPr>
        <w:t xml:space="preserve">-site :  </w:t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</w:t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7518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</w:t>
      </w:r>
      <w:r w:rsidR="00E75188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</w:p>
    <w:p w14:paraId="1C6566B4" w14:textId="1BD8888D" w:rsidR="00183053" w:rsidRPr="00AB6C80" w:rsidRDefault="00183053" w:rsidP="00E22AE6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9DA4B2B" wp14:editId="3BC1B923">
                <wp:simplePos x="0" y="0"/>
                <wp:positionH relativeFrom="page">
                  <wp:posOffset>371475</wp:posOffset>
                </wp:positionH>
                <wp:positionV relativeFrom="paragraph">
                  <wp:posOffset>61595</wp:posOffset>
                </wp:positionV>
                <wp:extent cx="6867525" cy="895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895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397061" id="Rectangle 4" o:spid="_x0000_s1026" style="position:absolute;margin-left:29.25pt;margin-top:4.85pt;width:540.75pt;height:70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" fillcolor="#d8d8d8 [2732]" strokecolor="black [3213]" strokeweight="2pt">
                <v:fill opacity="32896f"/>
                <w10:wrap anchorx="page"/>
              </v:rect>
            </w:pict>
          </mc:Fallback>
        </mc:AlternateContent>
      </w:r>
    </w:p>
    <w:p w14:paraId="6A7E2AD9" w14:textId="3A885D05" w:rsidR="00E443DD" w:rsidRPr="00AB6C80" w:rsidRDefault="00E443DD" w:rsidP="00E443DD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 xml:space="preserve">External </w:t>
      </w:r>
      <w:r w:rsidR="00183053" w:rsidRPr="00AB6C80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 xml:space="preserve">LUX </w:t>
      </w:r>
      <w:r w:rsidRPr="00AB6C80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PARTNERS: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2735B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D0F52" w:rsidRPr="00AB6C80">
        <w:rPr>
          <w:rFonts w:asciiTheme="minorHAnsi" w:hAnsiTheme="minorHAnsi" w:cstheme="minorHAnsi"/>
          <w:sz w:val="22"/>
          <w:szCs w:val="22"/>
          <w:lang w:val="en-GB"/>
        </w:rPr>
        <w:t>NO</w:t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9F7AD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D0F5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D0F5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6D0F5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LIH</w:t>
      </w:r>
      <w:r w:rsidR="009F7AD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8972BC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8972BC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972BC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8972BC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8972BC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University of Luxembourg  </w:t>
      </w:r>
      <w:bookmarkStart w:id="1" w:name="CaseACocher10"/>
      <w:r w:rsidR="002735B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9F7AD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bookmarkEnd w:id="1"/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others:</w:t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4544AA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</w:t>
      </w:r>
      <w:r w:rsidR="009F7AD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</w:p>
    <w:p w14:paraId="33D6951A" w14:textId="7B65DAF8" w:rsidR="00E443DD" w:rsidRPr="00515135" w:rsidRDefault="00B56614" w:rsidP="00E443DD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  <w:r w:rsidRPr="001812ED">
        <w:rPr>
          <w:rFonts w:asciiTheme="minorHAnsi" w:hAnsiTheme="minorHAnsi" w:cstheme="minorHAnsi"/>
          <w:b/>
          <w:sz w:val="22"/>
          <w:szCs w:val="22"/>
          <w:lang w:val="en-GB" w:eastAsia="de-DE"/>
        </w:rPr>
        <w:t xml:space="preserve">EXTERNAL </w:t>
      </w:r>
      <w:r w:rsidR="00E443DD" w:rsidRPr="001812ED">
        <w:rPr>
          <w:rFonts w:asciiTheme="minorHAnsi" w:hAnsiTheme="minorHAnsi" w:cstheme="minorHAnsi"/>
          <w:b/>
          <w:sz w:val="22"/>
          <w:szCs w:val="22"/>
          <w:lang w:val="en-GB" w:eastAsia="de-DE"/>
        </w:rPr>
        <w:t>CONTACT POINT</w:t>
      </w:r>
      <w:r w:rsidR="00E443DD" w:rsidRPr="001812ED"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  <w:t>:</w:t>
      </w:r>
    </w:p>
    <w:p w14:paraId="11B1AF80" w14:textId="77777777" w:rsidR="003D47FA" w:rsidRPr="00515135" w:rsidRDefault="003D47FA" w:rsidP="00E443DD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b/>
          <w:caps/>
          <w:sz w:val="22"/>
          <w:szCs w:val="22"/>
          <w:lang w:val="en-GB" w:eastAsia="de-DE"/>
        </w:rPr>
      </w:pPr>
    </w:p>
    <w:p w14:paraId="0690C02D" w14:textId="77777777" w:rsidR="007D2F0D" w:rsidRPr="00AB6C80" w:rsidRDefault="007D2F0D" w:rsidP="00E443DD">
      <w:pPr>
        <w:tabs>
          <w:tab w:val="right" w:leader="dot" w:pos="8789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en-GB" w:eastAsia="de-DE"/>
        </w:rPr>
      </w:pPr>
    </w:p>
    <w:p w14:paraId="0D18D3E8" w14:textId="77777777" w:rsidR="000F67F8" w:rsidRPr="00AB6C80" w:rsidRDefault="000F67F8" w:rsidP="00AA2B56">
      <w:pPr>
        <w:pStyle w:val="BodyTextIndent"/>
        <w:ind w:left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00EB779" w14:textId="687BC44C" w:rsidR="00F60FE8" w:rsidRPr="00AB6C80" w:rsidRDefault="00BB5C1C" w:rsidP="001B660E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left="0" w:right="3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II. </w:t>
      </w:r>
      <w:r w:rsidR="0025066A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STUDY</w:t>
      </w:r>
      <w:r w:rsid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 METHODOLOGY</w:t>
      </w:r>
    </w:p>
    <w:p w14:paraId="07D5DB4B" w14:textId="77777777" w:rsidR="001B660E" w:rsidRPr="00AB6C80" w:rsidRDefault="001B660E" w:rsidP="000D4BC1">
      <w:pPr>
        <w:tabs>
          <w:tab w:val="left" w:pos="0"/>
        </w:tabs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7DF4694F" w14:textId="124852FB" w:rsidR="000D4BC1" w:rsidRPr="00515135" w:rsidRDefault="0025066A" w:rsidP="000D4BC1">
      <w:pPr>
        <w:tabs>
          <w:tab w:val="left" w:pos="0"/>
        </w:tabs>
        <w:ind w:right="-208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INTERVENTIONAL STUDY</w:t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0D4BC1" w:rsidRPr="00AB6C80">
        <w:rPr>
          <w:rFonts w:asciiTheme="minorHAnsi" w:hAnsiTheme="minorHAnsi" w:cstheme="minorHAnsi"/>
          <w:b/>
          <w:sz w:val="22"/>
          <w:szCs w:val="22"/>
          <w:lang w:val="en-GB"/>
        </w:rPr>
        <w:t>NON-</w:t>
      </w:r>
      <w:r w:rsidR="00453A1F" w:rsidRPr="001812ED">
        <w:rPr>
          <w:rFonts w:asciiTheme="minorHAnsi" w:hAnsiTheme="minorHAnsi" w:cstheme="minorHAnsi"/>
          <w:b/>
          <w:sz w:val="22"/>
          <w:szCs w:val="22"/>
          <w:lang w:val="en-GB"/>
        </w:rPr>
        <w:t xml:space="preserve">INTERVENTIONAL </w:t>
      </w:r>
      <w:r w:rsidR="00B56614" w:rsidRPr="00515135">
        <w:rPr>
          <w:rFonts w:asciiTheme="minorHAnsi" w:hAnsiTheme="minorHAnsi" w:cstheme="minorHAnsi"/>
          <w:b/>
          <w:sz w:val="22"/>
          <w:szCs w:val="22"/>
          <w:lang w:val="en-GB"/>
        </w:rPr>
        <w:t>STUDY</w:t>
      </w:r>
      <w:r w:rsidR="000D4BC1" w:rsidRPr="00515135">
        <w:rPr>
          <w:rFonts w:asciiTheme="minorHAnsi" w:hAnsiTheme="minorHAnsi" w:cstheme="minorHAnsi"/>
          <w:b/>
          <w:sz w:val="22"/>
          <w:szCs w:val="22"/>
          <w:lang w:val="en-GB"/>
        </w:rPr>
        <w:t xml:space="preserve">                    </w:t>
      </w:r>
      <w:r w:rsidR="007D44E8" w:rsidRPr="00515135">
        <w:rPr>
          <w:rFonts w:asciiTheme="minorHAnsi" w:hAnsiTheme="minorHAnsi" w:cstheme="minorHAnsi"/>
          <w:b/>
          <w:sz w:val="22"/>
          <w:szCs w:val="22"/>
          <w:lang w:val="en-GB"/>
        </w:rPr>
        <w:t xml:space="preserve">                           </w:t>
      </w:r>
    </w:p>
    <w:p w14:paraId="3BD3BA6F" w14:textId="1914B46F" w:rsidR="00B56614" w:rsidRPr="001812ED" w:rsidRDefault="00B72824" w:rsidP="000D4BC1">
      <w:pPr>
        <w:ind w:right="-208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2DD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1812ED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="00B56614" w:rsidRPr="001812ED">
        <w:rPr>
          <w:rFonts w:asciiTheme="minorHAnsi" w:hAnsiTheme="minorHAnsi" w:cstheme="minorHAnsi"/>
          <w:sz w:val="22"/>
          <w:szCs w:val="22"/>
          <w:lang w:val="en-GB"/>
        </w:rPr>
        <w:t xml:space="preserve">Drug without </w:t>
      </w:r>
      <w:r w:rsidR="00B56614" w:rsidRPr="001812ED">
        <w:rPr>
          <w:rFonts w:asciiTheme="minorHAnsi" w:hAnsiTheme="minorHAnsi" w:cstheme="minorHAnsi"/>
          <w:color w:val="000000"/>
          <w:sz w:val="22"/>
          <w:szCs w:val="22"/>
          <w:lang w:val="en-GB"/>
        </w:rPr>
        <w:t>marketing authorization</w:t>
      </w:r>
      <w:r w:rsidR="000D4BC1" w:rsidRPr="00515135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E22AE6" w:rsidRPr="00515135">
        <w:rPr>
          <w:rFonts w:asciiTheme="minorHAnsi" w:hAnsiTheme="minorHAnsi" w:cstheme="minorHAnsi"/>
          <w:color w:val="000000"/>
          <w:sz w:val="22"/>
          <w:szCs w:val="22"/>
          <w:lang w:val="en-GB"/>
        </w:rPr>
        <w:tab/>
        <w:t xml:space="preserve">              </w:t>
      </w:r>
      <w:r w:rsidR="000D4BC1" w:rsidRPr="00515135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="00537EA5"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0D4BC1" w:rsidRPr="006E02DD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1812E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  <w:r w:rsidR="00B56614" w:rsidRPr="001812ED">
        <w:rPr>
          <w:rFonts w:asciiTheme="minorHAnsi" w:hAnsiTheme="minorHAnsi" w:cstheme="minorHAnsi"/>
          <w:color w:val="000000"/>
          <w:sz w:val="22"/>
          <w:szCs w:val="22"/>
          <w:lang w:val="en-GB"/>
        </w:rPr>
        <w:t>Observational</w:t>
      </w:r>
      <w:r w:rsidR="0024534B" w:rsidRPr="001812E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  <w:r w:rsidR="0024534B"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24534B" w:rsidRPr="006E02DD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24534B" w:rsidRPr="006E02DD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24534B" w:rsidRPr="001812E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Prospective           </w:t>
      </w:r>
    </w:p>
    <w:p w14:paraId="5002E310" w14:textId="70D14A79" w:rsidR="000D4BC1" w:rsidRPr="00AB6C80" w:rsidRDefault="007D44E8" w:rsidP="007D44E8">
      <w:pPr>
        <w:ind w:right="-208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B5661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                                                                                      </w:t>
      </w:r>
      <w:r w:rsidR="00B56614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56614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B56614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B56614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  <w:r w:rsidR="0024534B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Retrospective/Patient records</w:t>
      </w:r>
    </w:p>
    <w:p w14:paraId="19CDAFD6" w14:textId="7354D9ED" w:rsidR="000D4BC1" w:rsidRPr="00AB6C80" w:rsidRDefault="006669C2" w:rsidP="000D4BC1">
      <w:pPr>
        <w:tabs>
          <w:tab w:val="left" w:pos="0"/>
        </w:tabs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="00B56614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Drug with marketing authorization</w:t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ab/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  <w:r w:rsidR="00B56614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Register</w:t>
      </w:r>
    </w:p>
    <w:p w14:paraId="4EC39CF2" w14:textId="7BA42A17" w:rsidR="000D4BC1" w:rsidRPr="00AB6C80" w:rsidRDefault="000D4BC1" w:rsidP="0024534B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E22AE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According to indications </w:t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22AE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</w:t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6669C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</w:t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E22AE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</w:t>
      </w:r>
    </w:p>
    <w:p w14:paraId="6AF72676" w14:textId="2D3173C9" w:rsidR="000D4BC1" w:rsidRPr="00AB6C80" w:rsidRDefault="00537EA5" w:rsidP="000D4BC1">
      <w:p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</w:t>
      </w:r>
      <w:r w:rsidR="00E22AE6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No Drug</w:t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4BA52818" w14:textId="63EFBC6C" w:rsidR="000D4BC1" w:rsidRPr="00AB6C80" w:rsidRDefault="00E22AE6" w:rsidP="0024534B">
      <w:p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Medical device</w:t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</w:t>
      </w:r>
      <w:r w:rsidR="00472478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CE marking     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</w:t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                                                               </w:t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472478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0D4BC1"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59B991B6" w14:textId="5171B726" w:rsidR="008D11A7" w:rsidRPr="00AB6C80" w:rsidRDefault="00E22AE6" w:rsidP="008D11A7">
      <w:p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color w:val="000000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end"/>
      </w:r>
      <w:r w:rsidR="000D4BC1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  </w:t>
      </w:r>
      <w:r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Sample collection</w:t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                                                              </w:t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color w:val="000000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separate"/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fldChar w:fldCharType="end"/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    </w:t>
      </w:r>
      <w:r w:rsidR="001632F3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>Other</w:t>
      </w:r>
      <w:r w:rsidR="005D2AFE" w:rsidRPr="00AB6C8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: </w:t>
      </w:r>
    </w:p>
    <w:p w14:paraId="267C40FC" w14:textId="77777777" w:rsidR="001B660E" w:rsidRPr="00AB6C80" w:rsidRDefault="001B660E" w:rsidP="008D11A7">
      <w:p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14:paraId="5BAC72C1" w14:textId="1083030D" w:rsidR="00F07CEC" w:rsidRPr="00AB6C80" w:rsidRDefault="003E60EF" w:rsidP="000F67F8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left="0"/>
        <w:jc w:val="both"/>
        <w:rPr>
          <w:rFonts w:asciiTheme="minorHAnsi" w:hAnsiTheme="minorHAnsi" w:cstheme="minorHAnsi"/>
          <w:i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III. </w:t>
      </w:r>
      <w:r w:rsidR="00E25B1B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DESCRIPTION OF THE PROJEC</w:t>
      </w:r>
      <w:r w:rsidR="00FB4A8D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T (BE SUCCINT)</w:t>
      </w:r>
    </w:p>
    <w:p w14:paraId="39536224" w14:textId="669FD619" w:rsidR="006E6180" w:rsidRPr="00AB6C80" w:rsidRDefault="00F726DB" w:rsidP="0021668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1</w:t>
      </w:r>
      <w:r w:rsidR="00362486" w:rsidRPr="00AB6C80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36248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81244A" w:rsidRPr="00AB6C80">
        <w:rPr>
          <w:rFonts w:asciiTheme="minorHAnsi" w:hAnsiTheme="minorHAnsi" w:cstheme="minorHAnsi"/>
          <w:b/>
          <w:sz w:val="22"/>
          <w:szCs w:val="22"/>
          <w:lang w:val="en-GB"/>
        </w:rPr>
        <w:t>Objectives of the study</w:t>
      </w:r>
      <w:r w:rsidR="00E25B1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0D89DE76" w14:textId="77777777" w:rsidR="00FA18C2" w:rsidRPr="00AB6C80" w:rsidRDefault="00FA18C2" w:rsidP="0021668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625308A1" w14:textId="65CD972D" w:rsidR="00E95034" w:rsidRPr="00AB6C80" w:rsidRDefault="00216682" w:rsidP="00216682">
      <w:pPr>
        <w:ind w:right="3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2</w:t>
      </w:r>
      <w:r w:rsidR="00F726DB" w:rsidRPr="00AB6C80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  <w:r w:rsidR="00F726D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The known potential risks for the patient:</w:t>
      </w:r>
    </w:p>
    <w:p w14:paraId="33892F68" w14:textId="77777777" w:rsidR="00FA18C2" w:rsidRPr="00AB6C80" w:rsidRDefault="00FA18C2" w:rsidP="00216682">
      <w:pPr>
        <w:ind w:right="3"/>
        <w:rPr>
          <w:rFonts w:asciiTheme="minorHAnsi" w:hAnsiTheme="minorHAnsi" w:cstheme="minorHAnsi"/>
          <w:sz w:val="22"/>
          <w:szCs w:val="22"/>
          <w:lang w:val="en-GB"/>
        </w:rPr>
      </w:pPr>
    </w:p>
    <w:p w14:paraId="7035BA39" w14:textId="20578E56" w:rsidR="002E692B" w:rsidRPr="00AB6C80" w:rsidRDefault="0021668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3</w:t>
      </w:r>
      <w:r w:rsidR="00F726DB" w:rsidRPr="00AB6C80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  <w:r w:rsidR="00F726D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Estimated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number of patients to be included in HRS:</w:t>
      </w:r>
    </w:p>
    <w:p w14:paraId="2DD2160C" w14:textId="6F26799D" w:rsidR="00F726DB" w:rsidRPr="00AB6C80" w:rsidRDefault="0021668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4</w:t>
      </w:r>
      <w:r w:rsidR="00F726D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Study duration</w:t>
      </w:r>
      <w:r w:rsid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/timeline of the project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="00CA072D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181CC2A5" w14:textId="0FE22F0E" w:rsidR="003E60EF" w:rsidRDefault="00216682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5</w:t>
      </w:r>
      <w:r w:rsidR="00F726DB" w:rsidRPr="00AB6C80">
        <w:rPr>
          <w:rFonts w:asciiTheme="minorHAnsi" w:hAnsiTheme="minorHAnsi" w:cstheme="minorHAnsi"/>
          <w:b/>
          <w:sz w:val="22"/>
          <w:szCs w:val="22"/>
          <w:lang w:val="en-GB"/>
        </w:rPr>
        <w:t>.</w:t>
      </w:r>
      <w:r w:rsidR="00F726D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Estimated starting date</w:t>
      </w:r>
      <w:r w:rsidR="00CA334A" w:rsidRPr="00AB6C80">
        <w:rPr>
          <w:rFonts w:asciiTheme="minorHAnsi" w:hAnsiTheme="minorHAnsi" w:cstheme="minorHAnsi"/>
          <w:sz w:val="22"/>
          <w:szCs w:val="22"/>
          <w:lang w:val="en-GB"/>
        </w:rPr>
        <w:t>:</w:t>
      </w:r>
      <w:r w:rsidR="004544AA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</w:p>
    <w:p w14:paraId="78CB8E1E" w14:textId="32D95E01" w:rsidR="001049BE" w:rsidRDefault="001049BE" w:rsidP="001049BE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6. Subject to external funding application (e.g., FNR, Horizon Europe, </w:t>
      </w:r>
      <w:proofErr w:type="spellStart"/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MoH</w:t>
      </w:r>
      <w:proofErr w:type="spellEnd"/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): </w:t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t xml:space="preserve">   </w:t>
      </w:r>
      <w:r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t xml:space="preserve">      </w:t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D55F82">
        <w:rPr>
          <w:rFonts w:asciiTheme="minorHAnsi" w:hAnsiTheme="minorHAnsi" w:cstheme="minorHAnsi"/>
          <w:sz w:val="22"/>
          <w:szCs w:val="22"/>
          <w:lang w:val="en-GB"/>
        </w:rPr>
        <w:t xml:space="preserve"> NO  </w:t>
      </w:r>
    </w:p>
    <w:p w14:paraId="57F820BB" w14:textId="77777777" w:rsidR="001049BE" w:rsidRDefault="001049BE" w:rsidP="00AB6C80">
      <w:pPr>
        <w:ind w:right="-208" w:firstLine="708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IF YES, specify:</w:t>
      </w:r>
    </w:p>
    <w:p w14:paraId="1A479FB2" w14:textId="650C9400" w:rsidR="001049BE" w:rsidRDefault="001049BE" w:rsidP="00AB6C80">
      <w:pPr>
        <w:ind w:right="-208" w:firstLine="708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Funding Agency :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</w:p>
    <w:p w14:paraId="768C333C" w14:textId="0054B27F" w:rsidR="001049BE" w:rsidRDefault="001049BE" w:rsidP="00AB6C80">
      <w:pPr>
        <w:ind w:right="-208" w:firstLine="7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Submission date _ _ / _ _ _ _ (month/year) / </w:t>
      </w:r>
      <w:r w:rsidR="006E02DD">
        <w:rPr>
          <w:rFonts w:asciiTheme="minorHAnsi" w:hAnsiTheme="minorHAnsi" w:cstheme="minorHAnsi"/>
          <w:b/>
          <w:sz w:val="22"/>
          <w:szCs w:val="22"/>
          <w:lang w:val="en-GB"/>
        </w:rPr>
        <w:t xml:space="preserve">expected response </w:t>
      </w:r>
      <w:r w:rsidR="006E02DD" w:rsidRPr="00D55F82">
        <w:rPr>
          <w:rFonts w:asciiTheme="minorHAnsi" w:hAnsiTheme="minorHAnsi" w:cstheme="minorHAnsi"/>
          <w:b/>
          <w:sz w:val="22"/>
          <w:szCs w:val="22"/>
          <w:lang w:val="en-GB"/>
        </w:rPr>
        <w:t>date _ _ / _ _ _ _ (month/year)</w:t>
      </w:r>
    </w:p>
    <w:p w14:paraId="10E1794F" w14:textId="7B9683B9" w:rsidR="001049BE" w:rsidRPr="00AB6C80" w:rsidRDefault="001049BE" w:rsidP="00AB6C80">
      <w:pPr>
        <w:ind w:right="-208" w:firstLine="7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Call:</w:t>
      </w:r>
    </w:p>
    <w:p w14:paraId="4210BCC6" w14:textId="6755F7FE" w:rsidR="001049BE" w:rsidRDefault="001049BE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7</w:t>
      </w:r>
      <w:r w:rsidR="003E60EF" w:rsidRPr="00AB6C80">
        <w:rPr>
          <w:rFonts w:asciiTheme="minorHAnsi" w:hAnsiTheme="minorHAnsi" w:cstheme="minorHAnsi"/>
          <w:b/>
          <w:sz w:val="22"/>
          <w:szCs w:val="22"/>
          <w:lang w:val="en-GB"/>
        </w:rPr>
        <w:t>. Contra</w:t>
      </w:r>
      <w:r w:rsidR="00216682" w:rsidRPr="00AB6C80">
        <w:rPr>
          <w:rFonts w:asciiTheme="minorHAnsi" w:hAnsiTheme="minorHAnsi" w:cstheme="minorHAnsi"/>
          <w:b/>
          <w:sz w:val="22"/>
          <w:szCs w:val="22"/>
          <w:lang w:val="en-GB"/>
        </w:rPr>
        <w:t>c</w:t>
      </w:r>
      <w:r w:rsidR="003E60EF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t / convention: 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F34F1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  </w:t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21668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Ongoing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NA</w:t>
      </w:r>
      <w:r w:rsidR="00F34F1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CONTACT POINT:</w:t>
      </w:r>
    </w:p>
    <w:p w14:paraId="75364A7B" w14:textId="6F155FD5" w:rsidR="003E60EF" w:rsidRPr="00AB6C80" w:rsidRDefault="001049BE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lastRenderedPageBreak/>
        <w:t xml:space="preserve"> </w:t>
      </w:r>
    </w:p>
    <w:p w14:paraId="3ED4572E" w14:textId="1E65B25A" w:rsidR="007E475B" w:rsidRPr="00AB6C80" w:rsidRDefault="00017DF8" w:rsidP="00411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2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IV. </w:t>
      </w:r>
      <w:r w:rsidR="00116613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CA (MINISTRY OF HEALTH) &amp; EC (</w:t>
      </w: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CNER</w:t>
      </w:r>
      <w:r w:rsidR="00116613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)</w:t>
      </w:r>
      <w:r w:rsidR="006F3B3F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 </w:t>
      </w:r>
      <w:r w:rsidR="00116613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APPROVAL</w:t>
      </w:r>
    </w:p>
    <w:p w14:paraId="73215B58" w14:textId="4944B3F3" w:rsidR="003E60EF" w:rsidRPr="00AB6C80" w:rsidRDefault="003E60EF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41EDE31B" w14:textId="411B545C" w:rsidR="007E475B" w:rsidRPr="00AB6C80" w:rsidRDefault="006013E8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>Final approval</w:t>
      </w:r>
      <w:r w:rsidR="00D1367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7C2EF6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C2EF6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7C2EF6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CF1630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Decision with comments</w:t>
      </w:r>
      <w:r w:rsidR="00D1367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CF1630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634BA" w:rsidRPr="00AB6C80">
        <w:rPr>
          <w:rFonts w:asciiTheme="minorHAnsi" w:hAnsiTheme="minorHAnsi" w:cstheme="minorHAnsi"/>
          <w:sz w:val="22"/>
          <w:szCs w:val="22"/>
          <w:lang w:val="en-GB"/>
        </w:rPr>
        <w:t>under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review</w:t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B2721F" w:rsidRPr="00AB6C80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request submitted on _ _ / _ _ / _ </w:t>
      </w:r>
      <w:r w:rsidR="001634BA" w:rsidRPr="00AB6C80">
        <w:rPr>
          <w:rFonts w:asciiTheme="minorHAnsi" w:hAnsiTheme="minorHAnsi" w:cstheme="minorHAnsi"/>
          <w:sz w:val="22"/>
          <w:szCs w:val="22"/>
          <w:lang w:val="en-GB"/>
        </w:rPr>
        <w:t>_)</w:t>
      </w:r>
      <w:r w:rsidR="00D1367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by: </w:t>
      </w:r>
    </w:p>
    <w:p w14:paraId="23CAE7EC" w14:textId="04FEABEA" w:rsidR="006D1CE1" w:rsidRDefault="00537EA5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41F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Submission to do on </w:t>
      </w:r>
      <w:r w:rsidR="007E475B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_ _ / _ _ _ </w:t>
      </w:r>
      <w:r w:rsidR="001634BA" w:rsidRPr="00AB6C80">
        <w:rPr>
          <w:rFonts w:asciiTheme="minorHAnsi" w:hAnsiTheme="minorHAnsi" w:cstheme="minorHAnsi"/>
          <w:sz w:val="22"/>
          <w:szCs w:val="22"/>
          <w:lang w:val="en-GB"/>
        </w:rPr>
        <w:t>_ (</w:t>
      </w:r>
      <w:r w:rsidR="00C840C8" w:rsidRPr="00AB6C80">
        <w:rPr>
          <w:rFonts w:asciiTheme="minorHAnsi" w:hAnsiTheme="minorHAnsi" w:cstheme="minorHAnsi"/>
          <w:sz w:val="22"/>
          <w:szCs w:val="22"/>
          <w:lang w:val="en-GB"/>
        </w:rPr>
        <w:t>month/year</w:t>
      </w:r>
      <w:r w:rsidR="00697F58" w:rsidRPr="00AB6C80">
        <w:rPr>
          <w:rFonts w:asciiTheme="minorHAnsi" w:hAnsiTheme="minorHAnsi" w:cstheme="minorHAnsi"/>
          <w:sz w:val="22"/>
          <w:szCs w:val="22"/>
          <w:lang w:val="en-GB"/>
        </w:rPr>
        <w:t>)</w:t>
      </w:r>
      <w:r w:rsidR="0081501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</w:t>
      </w:r>
      <w:r w:rsidR="00815014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815014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815014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81501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NA</w:t>
      </w:r>
    </w:p>
    <w:p w14:paraId="6817C69A" w14:textId="77777777" w:rsidR="00147886" w:rsidRPr="00AB6C80" w:rsidRDefault="00147886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7C4C0975" w14:textId="3CCFA8A0" w:rsidR="00F726DB" w:rsidRPr="00AB6C80" w:rsidRDefault="003E60EF" w:rsidP="00411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2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V. </w:t>
      </w:r>
      <w:r w:rsidR="00F726DB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DATA PROTECTION</w:t>
      </w:r>
    </w:p>
    <w:p w14:paraId="0C13C505" w14:textId="4E70AF02" w:rsidR="00F726DB" w:rsidRPr="00AB6C80" w:rsidRDefault="00F726DB" w:rsidP="00F726DB">
      <w:pPr>
        <w:ind w:right="-208"/>
        <w:rPr>
          <w:rFonts w:asciiTheme="minorHAnsi" w:hAnsiTheme="minorHAnsi" w:cstheme="minorHAnsi"/>
          <w:b/>
          <w:color w:val="0000FF"/>
          <w:sz w:val="22"/>
          <w:szCs w:val="22"/>
          <w:lang w:val="en-GB"/>
        </w:rPr>
      </w:pPr>
    </w:p>
    <w:p w14:paraId="6D79F980" w14:textId="220A55EF" w:rsidR="00CF2443" w:rsidRPr="00AB6C80" w:rsidRDefault="00CF2443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5.1 </w:t>
      </w:r>
      <w:r w:rsidR="00E261B2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Collection of sensitive data (race, ethnicity, genetic data, etc.)     </w:t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D419D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D419D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</w:t>
      </w:r>
    </w:p>
    <w:p w14:paraId="7B65958A" w14:textId="72D00E62" w:rsidR="00CF2443" w:rsidRPr="00AB6C80" w:rsidRDefault="00CF2443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71A28B72" w14:textId="018F7D6E" w:rsidR="00CF2443" w:rsidRPr="00AB6C80" w:rsidRDefault="00E261B2" w:rsidP="00E261B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If </w:t>
      </w:r>
      <w:r w:rsidR="00515135">
        <w:rPr>
          <w:rFonts w:asciiTheme="minorHAnsi" w:hAnsiTheme="minorHAnsi" w:cstheme="minorHAnsi"/>
          <w:b/>
          <w:sz w:val="22"/>
          <w:szCs w:val="22"/>
          <w:lang w:val="en-GB"/>
        </w:rPr>
        <w:t>YES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, justification for the need to collect this information</w:t>
      </w:r>
      <w:r w:rsidR="00CF244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51BE8CBD" w14:textId="77777777" w:rsidR="000B69E5" w:rsidRPr="00AB6C80" w:rsidRDefault="000B69E5" w:rsidP="00E261B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1240810D" w14:textId="77777777" w:rsidR="000B69E5" w:rsidRPr="00AB6C80" w:rsidRDefault="000B69E5" w:rsidP="00E261B2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03CC814A" w14:textId="40C82FD2" w:rsidR="00CF2443" w:rsidRPr="00AB6C80" w:rsidRDefault="00CF2443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5788A483" w14:textId="58936385" w:rsidR="00CF2443" w:rsidRPr="00AB6C80" w:rsidRDefault="00CF2443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5.2 </w:t>
      </w:r>
      <w:r w:rsidR="00E261B2" w:rsidRPr="00AB6C80">
        <w:rPr>
          <w:rFonts w:asciiTheme="minorHAnsi" w:hAnsiTheme="minorHAnsi" w:cstheme="minorHAnsi"/>
          <w:b/>
          <w:sz w:val="22"/>
          <w:szCs w:val="22"/>
          <w:lang w:val="en-GB"/>
        </w:rPr>
        <w:t>Description of the anonymization process:</w:t>
      </w:r>
    </w:p>
    <w:p w14:paraId="162A097A" w14:textId="77777777" w:rsidR="000B69E5" w:rsidRPr="00AB6C80" w:rsidRDefault="000B69E5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2795250" w14:textId="77777777" w:rsidR="000B69E5" w:rsidRDefault="000B69E5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8FE0B2E" w14:textId="77777777" w:rsidR="00C4418C" w:rsidRPr="00AB6C80" w:rsidRDefault="00C4418C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DDD9A5C" w14:textId="16C631F3" w:rsidR="00CF2443" w:rsidRPr="00AB6C80" w:rsidRDefault="00CF2443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977A0DF" w14:textId="25443D7A" w:rsidR="00CF2443" w:rsidRPr="00AB6C80" w:rsidRDefault="00CF2443" w:rsidP="00CF2443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5.3 </w:t>
      </w:r>
      <w:r w:rsidR="00E261B2" w:rsidRPr="00AB6C80">
        <w:rPr>
          <w:rFonts w:asciiTheme="minorHAnsi" w:hAnsiTheme="minorHAnsi" w:cstheme="minorHAnsi"/>
          <w:b/>
          <w:sz w:val="22"/>
          <w:szCs w:val="22"/>
          <w:lang w:val="en-GB"/>
        </w:rPr>
        <w:t>Data transfer outside the EU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 </w:t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E261B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NO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 </w:t>
      </w:r>
    </w:p>
    <w:p w14:paraId="7D6388F6" w14:textId="4EF99BC8" w:rsidR="00CF2443" w:rsidRPr="00AB6C80" w:rsidRDefault="00CF2443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5B74FFC" w14:textId="37392020" w:rsidR="00E261B2" w:rsidRPr="00AB6C80" w:rsidRDefault="00E261B2" w:rsidP="007461F9">
      <w:pPr>
        <w:ind w:left="708"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If </w:t>
      </w:r>
      <w:r w:rsidR="00515135">
        <w:rPr>
          <w:rFonts w:asciiTheme="minorHAnsi" w:hAnsiTheme="minorHAnsi" w:cstheme="minorHAnsi"/>
          <w:b/>
          <w:sz w:val="22"/>
          <w:szCs w:val="22"/>
          <w:lang w:val="en-GB"/>
        </w:rPr>
        <w:t>YES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, specify and / or attach the following documents:</w:t>
      </w:r>
    </w:p>
    <w:p w14:paraId="6B8ECF6D" w14:textId="6E16BA82" w:rsidR="00CF2443" w:rsidRPr="00AB6C80" w:rsidRDefault="00CF2443" w:rsidP="00CF2443">
      <w:pPr>
        <w:ind w:left="708"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5.3.1. </w:t>
      </w:r>
      <w:r w:rsidR="00A4339D" w:rsidRPr="00AB6C80">
        <w:rPr>
          <w:rFonts w:asciiTheme="minorHAnsi" w:hAnsiTheme="minorHAnsi" w:cstheme="minorHAnsi"/>
          <w:sz w:val="22"/>
          <w:szCs w:val="22"/>
          <w:lang w:val="en-GB"/>
        </w:rPr>
        <w:t>Exhaustive list</w:t>
      </w:r>
      <w:r w:rsidR="00C4418C">
        <w:rPr>
          <w:rFonts w:asciiTheme="minorHAnsi" w:hAnsiTheme="minorHAnsi" w:cstheme="minorHAnsi"/>
          <w:sz w:val="22"/>
          <w:szCs w:val="22"/>
          <w:lang w:val="en-GB"/>
        </w:rPr>
        <w:t xml:space="preserve"> and </w:t>
      </w:r>
      <w:r w:rsidR="00C4418C" w:rsidRPr="00C4418C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DATAFLOW</w:t>
      </w:r>
      <w:r w:rsidR="00A4339D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of the different destinations of the data transmitted </w:t>
      </w:r>
      <w:r w:rsidR="00D83DE5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from </w:t>
      </w:r>
      <w:r w:rsidR="00A4339D" w:rsidRPr="00AB6C80">
        <w:rPr>
          <w:rFonts w:asciiTheme="minorHAnsi" w:hAnsiTheme="minorHAnsi" w:cstheme="minorHAnsi"/>
          <w:sz w:val="22"/>
          <w:szCs w:val="22"/>
          <w:lang w:val="en-GB"/>
        </w:rPr>
        <w:t>HRS:</w:t>
      </w:r>
    </w:p>
    <w:p w14:paraId="5E8229F4" w14:textId="77777777" w:rsidR="006D1CE1" w:rsidRPr="00AB6C80" w:rsidRDefault="006D1CE1" w:rsidP="006D1CE1">
      <w:pPr>
        <w:ind w:left="2124" w:right="-208" w:firstLine="7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Annexed form (s)                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Pending form (s) (sponsor)</w:t>
      </w:r>
    </w:p>
    <w:p w14:paraId="43D628A8" w14:textId="3F4A8925" w:rsidR="00CF2443" w:rsidRPr="00AB6C80" w:rsidRDefault="00CF2443" w:rsidP="00F726DB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0BE5325" w14:textId="380353CD" w:rsidR="00CF2443" w:rsidRPr="00AB6C80" w:rsidRDefault="00CF2443" w:rsidP="006D1CE1">
      <w:pPr>
        <w:ind w:left="708" w:right="144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5.3.2 </w:t>
      </w:r>
      <w:r w:rsidR="00A4339D" w:rsidRPr="00AB6C80">
        <w:rPr>
          <w:rFonts w:asciiTheme="minorHAnsi" w:hAnsiTheme="minorHAnsi" w:cstheme="minorHAnsi"/>
          <w:sz w:val="22"/>
          <w:szCs w:val="22"/>
          <w:lang w:val="en-GB"/>
        </w:rPr>
        <w:t>Declaration form and acknowledgment of receipt from the local data protection authority</w:t>
      </w:r>
      <w:r w:rsidR="006D1CE1" w:rsidRPr="00AB6C80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30888A69" w14:textId="50477ADC" w:rsidR="00CF2443" w:rsidRPr="00AB6C80" w:rsidRDefault="00537EA5" w:rsidP="00975767">
      <w:pPr>
        <w:ind w:left="2124" w:right="-208" w:firstLine="7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CF2443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CF244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A4339D" w:rsidRPr="00AB6C80">
        <w:rPr>
          <w:rFonts w:asciiTheme="minorHAnsi" w:hAnsiTheme="minorHAnsi" w:cstheme="minorHAnsi"/>
          <w:sz w:val="22"/>
          <w:szCs w:val="22"/>
          <w:lang w:val="en-GB"/>
        </w:rPr>
        <w:t>Annexed form (s)</w:t>
      </w:r>
      <w:r w:rsidR="009B7ED9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</w:t>
      </w:r>
      <w:r w:rsidR="009B7ED9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9B7ED9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9B7ED9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9B7ED9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Pending form (s) (sponsor)</w:t>
      </w:r>
    </w:p>
    <w:p w14:paraId="235463F1" w14:textId="0C4FCE81" w:rsidR="00CF2443" w:rsidRPr="00AB6C80" w:rsidRDefault="00CF2443" w:rsidP="00CF2443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  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0A2C6B2B" w14:textId="7A5D9DCA" w:rsidR="00975767" w:rsidRPr="00AB6C80" w:rsidRDefault="00716787" w:rsidP="00716787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              </w:t>
      </w:r>
      <w:r w:rsidR="00CF2443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5.3.3. </w:t>
      </w:r>
      <w:r w:rsidR="00975767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75767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975767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975767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97576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CF2443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« Binding corporate rules » - </w:t>
      </w:r>
      <w:r w:rsidR="00773DAD" w:rsidRPr="00AB6C80">
        <w:rPr>
          <w:rFonts w:asciiTheme="minorHAnsi" w:hAnsiTheme="minorHAnsi" w:cstheme="minorHAnsi"/>
          <w:i/>
          <w:sz w:val="22"/>
          <w:szCs w:val="22"/>
          <w:lang w:val="en-GB"/>
        </w:rPr>
        <w:t>mandatory for any transfer outside the EU</w:t>
      </w:r>
      <w:r w:rsidR="00975767" w:rsidRPr="00AB6C80">
        <w:rPr>
          <w:rFonts w:asciiTheme="minorHAnsi" w:hAnsiTheme="minorHAnsi" w:cstheme="minorHAnsi"/>
          <w:i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or / and</w:t>
      </w:r>
    </w:p>
    <w:p w14:paraId="4E5897D7" w14:textId="3F11723C" w:rsidR="00C4418C" w:rsidRDefault="00975767" w:rsidP="00C4418C">
      <w:pPr>
        <w:ind w:right="-208" w:firstLine="7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i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i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773DAD" w:rsidRPr="00AB6C80">
        <w:rPr>
          <w:rFonts w:asciiTheme="minorHAnsi" w:hAnsiTheme="minorHAnsi" w:cstheme="minorHAnsi"/>
          <w:sz w:val="22"/>
          <w:szCs w:val="22"/>
          <w:lang w:val="en-GB"/>
        </w:rPr>
        <w:t>Contract for subcontractors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31CA5630" w14:textId="7419AF5D" w:rsidR="004A37F3" w:rsidRPr="00AB6C80" w:rsidRDefault="00CF2443" w:rsidP="00F726DB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  </w:t>
      </w:r>
    </w:p>
    <w:p w14:paraId="0B353ECF" w14:textId="06D9E96A" w:rsidR="002735B7" w:rsidRPr="00AB6C80" w:rsidRDefault="00362A7F" w:rsidP="002735B7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5.4</w:t>
      </w:r>
      <w:r w:rsidR="00CF2443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  <w:r w:rsidR="00335A41" w:rsidRPr="00AB6C80">
        <w:rPr>
          <w:rFonts w:asciiTheme="minorHAnsi" w:hAnsiTheme="minorHAnsi" w:cstheme="minorHAnsi"/>
          <w:b/>
          <w:sz w:val="22"/>
          <w:szCs w:val="22"/>
          <w:lang w:val="en-GB"/>
        </w:rPr>
        <w:t>Data Protection Officer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 (</w:t>
      </w:r>
      <w:r w:rsidR="00AB6C80">
        <w:rPr>
          <w:rFonts w:asciiTheme="minorHAnsi" w:hAnsiTheme="minorHAnsi" w:cstheme="minorHAnsi"/>
          <w:b/>
          <w:sz w:val="22"/>
          <w:szCs w:val="22"/>
          <w:lang w:val="en-GB"/>
        </w:rPr>
        <w:t>External-</w:t>
      </w:r>
      <w:r w:rsidR="00E62715">
        <w:rPr>
          <w:rFonts w:asciiTheme="minorHAnsi" w:hAnsiTheme="minorHAnsi" w:cstheme="minorHAnsi"/>
          <w:b/>
          <w:sz w:val="22"/>
          <w:szCs w:val="22"/>
          <w:lang w:val="en-GB"/>
        </w:rPr>
        <w:t>s</w:t>
      </w: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ponsor) contact point</w:t>
      </w:r>
      <w:r w:rsidR="00335A41" w:rsidRPr="00AB6C80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</w:p>
    <w:p w14:paraId="14B74559" w14:textId="1C44BA9E" w:rsidR="00D419D7" w:rsidRPr="00AB6C80" w:rsidRDefault="008841EE" w:rsidP="00E95034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592AAA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="00592AAA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6D1CE1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                                        Email:                                               </w:t>
      </w:r>
      <w:r w:rsidR="000B69E5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</w:t>
      </w:r>
      <w:r w:rsidR="006D1CE1" w:rsidRPr="00AB6C80">
        <w:rPr>
          <w:rFonts w:asciiTheme="minorHAnsi" w:hAnsiTheme="minorHAnsi" w:cstheme="minorHAnsi"/>
          <w:sz w:val="22"/>
          <w:szCs w:val="22"/>
          <w:lang w:val="en-GB"/>
        </w:rPr>
        <w:t>Phone:</w:t>
      </w:r>
    </w:p>
    <w:p w14:paraId="5D884BF9" w14:textId="13B7F413" w:rsidR="00335A41" w:rsidRPr="00AB6C80" w:rsidRDefault="00A87B0D" w:rsidP="00E95034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108C292" wp14:editId="72472D79">
                <wp:simplePos x="0" y="0"/>
                <wp:positionH relativeFrom="margin">
                  <wp:posOffset>-50800</wp:posOffset>
                </wp:positionH>
                <wp:positionV relativeFrom="paragraph">
                  <wp:posOffset>104775</wp:posOffset>
                </wp:positionV>
                <wp:extent cx="6867525" cy="350520"/>
                <wp:effectExtent l="0" t="0" r="28575" b="1143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3505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AE6F61D" id="Rectangle 10" o:spid="_x0000_s1026" style="position:absolute;margin-left:-4pt;margin-top:8.25pt;width:540.75pt;height:27.6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  <w:r w:rsidR="005E1812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8841EE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8841EE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5E49D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                                                                </w:t>
      </w:r>
    </w:p>
    <w:p w14:paraId="50D77F06" w14:textId="07D0AB06" w:rsidR="004E6ABE" w:rsidRPr="00AB6C80" w:rsidRDefault="00FC4A1D" w:rsidP="00E95034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HRS </w:t>
      </w:r>
      <w:r w:rsidR="00A87B0D">
        <w:rPr>
          <w:rFonts w:asciiTheme="minorHAnsi" w:hAnsiTheme="minorHAnsi" w:cstheme="minorHAnsi"/>
          <w:b/>
          <w:sz w:val="22"/>
          <w:szCs w:val="22"/>
          <w:lang w:val="en-GB"/>
        </w:rPr>
        <w:t>Register/</w:t>
      </w:r>
      <w:r w:rsidR="004E6ABE" w:rsidRPr="00AB6C80">
        <w:rPr>
          <w:rFonts w:asciiTheme="minorHAnsi" w:hAnsiTheme="minorHAnsi" w:cstheme="minorHAnsi"/>
          <w:b/>
          <w:sz w:val="22"/>
          <w:szCs w:val="22"/>
          <w:lang w:val="en-GB"/>
        </w:rPr>
        <w:t>PIA</w:t>
      </w:r>
      <w:r w:rsidR="00181306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(Privacy Impact Assessment</w:t>
      </w:r>
      <w:r w:rsidR="004E6ABE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  <w:r w:rsidR="00335A41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4E6ABE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4E6ABE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4E6ABE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4E6ABE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362AE6" w:rsidRPr="00AB6C80">
        <w:rPr>
          <w:rFonts w:asciiTheme="minorHAnsi" w:hAnsiTheme="minorHAnsi" w:cstheme="minorHAnsi"/>
          <w:sz w:val="22"/>
          <w:szCs w:val="22"/>
          <w:lang w:val="en-GB"/>
        </w:rPr>
        <w:t>Annexed form (s)</w:t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     </w:t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Pending form (s) (sponsor)</w:t>
      </w:r>
    </w:p>
    <w:p w14:paraId="4BB40DAA" w14:textId="013C8EC8" w:rsidR="00335A41" w:rsidRPr="00AB6C80" w:rsidRDefault="00335A41" w:rsidP="00362AE6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557CFFB5" w14:textId="4ECB6FF5" w:rsidR="00E95034" w:rsidRPr="001D748E" w:rsidRDefault="003E60EF" w:rsidP="00323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2"/>
        <w:rPr>
          <w:rFonts w:asciiTheme="minorHAnsi" w:hAnsiTheme="minorHAnsi" w:cstheme="minorHAnsi"/>
          <w:b/>
          <w:outline/>
          <w:color w:val="FFFFFF" w:themeColor="background1"/>
          <w:sz w:val="22"/>
          <w:szCs w:val="22"/>
          <w:u w:val="single"/>
          <w:lang w:val="en-GB"/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  <w14:textFill>
            <w14:noFill/>
          </w14:textFill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V</w:t>
      </w:r>
      <w:r w:rsidR="007E475B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I</w:t>
      </w: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. </w:t>
      </w:r>
      <w:r w:rsidR="005D5836"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INSURANCE</w:t>
      </w:r>
    </w:p>
    <w:p w14:paraId="132840D0" w14:textId="24875031" w:rsidR="004E6ABE" w:rsidRPr="00AB6C80" w:rsidRDefault="004E6ABE" w:rsidP="00E95034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5312FDEC" w14:textId="5A198E37" w:rsidR="004E6ABE" w:rsidRPr="00AB6C80" w:rsidRDefault="005D5836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External insurance contracted</w:t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NO  </w:t>
      </w:r>
      <w:r w:rsidR="00E95034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NA</w:t>
      </w:r>
      <w:r w:rsidR="00716787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 Insurance expiry date:  </w:t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7FC4DFE6" w14:textId="7B9502CF" w:rsidR="005D5836" w:rsidRPr="00AB6C80" w:rsidRDefault="004118F8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7D563B" wp14:editId="42017A8C">
                <wp:simplePos x="0" y="0"/>
                <wp:positionH relativeFrom="margin">
                  <wp:posOffset>-67310</wp:posOffset>
                </wp:positionH>
                <wp:positionV relativeFrom="paragraph">
                  <wp:posOffset>108585</wp:posOffset>
                </wp:positionV>
                <wp:extent cx="6867525" cy="2952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295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0F78808" id="Rectangle 2" o:spid="_x0000_s1026" style="position:absolute;margin-left:-5.3pt;margin-top:8.55pt;width:540.75pt;height:2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28E69205" w14:textId="2171BE02" w:rsidR="00BB5C1C" w:rsidRPr="00AB6C80" w:rsidRDefault="005D5836">
      <w:pPr>
        <w:ind w:right="-208"/>
        <w:rPr>
          <w:rFonts w:asciiTheme="minorHAnsi" w:hAnsiTheme="minorHAnsi" w:cstheme="minorHAnsi"/>
          <w:b/>
          <w:color w:val="0000FF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Additional insurance to be contracted by HRS: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  </w:t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  <w:r w:rsidR="00515135">
        <w:rPr>
          <w:rFonts w:asciiTheme="minorHAnsi" w:hAnsiTheme="minorHAnsi" w:cstheme="minorHAnsi"/>
          <w:sz w:val="22"/>
          <w:szCs w:val="22"/>
          <w:lang w:val="en-GB"/>
        </w:rPr>
        <w:t>YES</w:t>
      </w:r>
      <w:r w:rsidR="003E60EF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 NO</w:t>
      </w:r>
      <w:r w:rsidR="00D7376C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A6AB0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5A6AB0"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="005A6AB0"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="00537EA5"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="005A6AB0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NA</w:t>
      </w:r>
    </w:p>
    <w:p w14:paraId="4B1E5396" w14:textId="77777777" w:rsidR="0029380A" w:rsidRPr="00AB6C80" w:rsidRDefault="0029380A" w:rsidP="00716787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6203AD74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b/>
          <w:color w:val="0000FF"/>
          <w:sz w:val="22"/>
          <w:szCs w:val="22"/>
          <w:lang w:val="en-GB"/>
        </w:rPr>
      </w:pPr>
    </w:p>
    <w:p w14:paraId="422238F2" w14:textId="4543825F" w:rsidR="0029380A" w:rsidRPr="00AB6C80" w:rsidRDefault="0029380A" w:rsidP="00293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000000" w:themeFill="text1"/>
        <w:ind w:right="6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VII. FINANCIAL PART</w:t>
      </w:r>
    </w:p>
    <w:p w14:paraId="35EF74C8" w14:textId="18EBD16A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37F26C9" wp14:editId="6FFFD282">
                <wp:simplePos x="0" y="0"/>
                <wp:positionH relativeFrom="margin">
                  <wp:align>right</wp:align>
                </wp:positionH>
                <wp:positionV relativeFrom="paragraph">
                  <wp:posOffset>74930</wp:posOffset>
                </wp:positionV>
                <wp:extent cx="6867525" cy="4857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485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386F20" id="Rectangle 6" o:spid="_x0000_s1026" style="position:absolute;margin-left:489.55pt;margin-top:5.9pt;width:540.75pt;height:38.25pt;z-index:-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3E5FE077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>HRS/FHRS          Planned financial amount:                                           Total/patient/project:</w:t>
      </w:r>
    </w:p>
    <w:p w14:paraId="7F331DD4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>NA</w:t>
      </w:r>
    </w:p>
    <w:p w14:paraId="670C3DBB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5BA9288A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>External 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 xml:space="preserve">Planned financial amount:                                           Total/patient/project:                            </w:t>
      </w:r>
    </w:p>
    <w:p w14:paraId="03852EC5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  <w:t>NA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275FFFFA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43BB399" wp14:editId="0F207C4C">
                <wp:simplePos x="0" y="0"/>
                <wp:positionH relativeFrom="margin">
                  <wp:align>right</wp:align>
                </wp:positionH>
                <wp:positionV relativeFrom="paragraph">
                  <wp:posOffset>95885</wp:posOffset>
                </wp:positionV>
                <wp:extent cx="6867525" cy="357809"/>
                <wp:effectExtent l="0" t="0" r="28575" b="234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3578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23E3384" id="Rectangle 7" o:spid="_x0000_s1026" style="position:absolute;margin-left:489.55pt;margin-top:7.55pt;width:540.75pt;height:28.15pt;z-index:-2516480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28EBED71" w14:textId="77777777" w:rsidR="0029380A" w:rsidRPr="00AB6C80" w:rsidRDefault="0029380A" w:rsidP="0029380A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Financial sheet at HRS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NA                               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Ongoing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instrText xml:space="preserve"> FORMCHECKBOX </w:instrText>
      </w:r>
      <w:r w:rsidR="00E342C1">
        <w:rPr>
          <w:rFonts w:asciiTheme="minorHAnsi" w:hAnsiTheme="minorHAnsi" w:cstheme="minorHAnsi"/>
          <w:sz w:val="22"/>
          <w:szCs w:val="22"/>
          <w:lang w:val="en-GB"/>
        </w:rPr>
      </w:r>
      <w:r w:rsidR="00E342C1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  Completed and validated</w:t>
      </w:r>
    </w:p>
    <w:p w14:paraId="6C3CF536" w14:textId="77777777" w:rsidR="0029380A" w:rsidRPr="00AB6C80" w:rsidRDefault="0029380A" w:rsidP="00716787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C93E062" w14:textId="49ED5991" w:rsidR="0029380A" w:rsidRPr="00AB6C80" w:rsidRDefault="0029380A" w:rsidP="00293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144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lastRenderedPageBreak/>
        <w:t>VIII. RESEARCH TEAM</w:t>
      </w:r>
    </w:p>
    <w:p w14:paraId="799819CA" w14:textId="77777777" w:rsidR="0029380A" w:rsidRPr="00AB6C80" w:rsidRDefault="0029380A" w:rsidP="00716787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4F8A7CE" w14:textId="77777777" w:rsidR="00716787" w:rsidRPr="00AB6C80" w:rsidRDefault="00716787" w:rsidP="00716787">
      <w:pPr>
        <w:ind w:right="-208"/>
        <w:rPr>
          <w:rFonts w:asciiTheme="minorHAnsi" w:hAnsiTheme="minorHAnsi" w:cstheme="minorHAnsi"/>
          <w:b/>
          <w:color w:val="0000FF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EXTERNAL COLLABORATORS 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(if applicable) </w:t>
      </w:r>
    </w:p>
    <w:tbl>
      <w:tblPr>
        <w:tblW w:w="1056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5670"/>
        <w:gridCol w:w="2047"/>
      </w:tblGrid>
      <w:tr w:rsidR="00716787" w:rsidRPr="001812ED" w14:paraId="2FC68CFC" w14:textId="77777777" w:rsidTr="008F4966">
        <w:trPr>
          <w:trHeight w:val="422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48B3" w14:textId="77777777" w:rsidR="00716787" w:rsidRPr="00AB6C80" w:rsidRDefault="00716787" w:rsidP="008F496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>Role in the study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3E415" w14:textId="77777777" w:rsidR="00716787" w:rsidRPr="00AB6C80" w:rsidRDefault="00716787" w:rsidP="008F496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 xml:space="preserve">Name </w:t>
            </w:r>
          </w:p>
        </w:tc>
        <w:tc>
          <w:tcPr>
            <w:tcW w:w="2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1A012" w14:textId="77777777" w:rsidR="00716787" w:rsidRPr="00AB6C80" w:rsidRDefault="00716787" w:rsidP="008F496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>Institution/Unit</w:t>
            </w:r>
          </w:p>
        </w:tc>
      </w:tr>
      <w:tr w:rsidR="00716787" w:rsidRPr="001812ED" w14:paraId="0C475106" w14:textId="77777777" w:rsidTr="008F4966">
        <w:trPr>
          <w:trHeight w:val="21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B6D18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531DA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C61CB0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716787" w:rsidRPr="001812ED" w14:paraId="78E86DF3" w14:textId="77777777" w:rsidTr="008F4966">
        <w:trPr>
          <w:trHeight w:val="26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FC18CA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FCD68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87E853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716787" w:rsidRPr="001812ED" w14:paraId="481E25A1" w14:textId="77777777" w:rsidTr="008F4966">
        <w:trPr>
          <w:trHeight w:val="11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EED28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CC983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B5FFB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716787" w:rsidRPr="001812ED" w14:paraId="791BC8A0" w14:textId="77777777" w:rsidTr="008F4966">
        <w:trPr>
          <w:trHeight w:val="16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67EA9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5E5D2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CE8D9E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716787" w:rsidRPr="001812ED" w14:paraId="6065BEEB" w14:textId="77777777" w:rsidTr="008F4966">
        <w:trPr>
          <w:trHeight w:val="193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CA76C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FB978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DB0544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716787" w:rsidRPr="001812ED" w14:paraId="29B01939" w14:textId="77777777" w:rsidTr="008F4966">
        <w:trPr>
          <w:trHeight w:val="97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A2692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689C7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06FDB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716787" w:rsidRPr="001812ED" w14:paraId="4D0B3813" w14:textId="77777777" w:rsidTr="008F4966">
        <w:trPr>
          <w:trHeight w:val="143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4726D" w14:textId="77777777" w:rsidR="00716787" w:rsidRPr="00AB6C80" w:rsidRDefault="00716787" w:rsidP="008F49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6ADD2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70C2F" w14:textId="77777777" w:rsidR="00716787" w:rsidRPr="00AB6C80" w:rsidRDefault="00716787" w:rsidP="008F49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</w:tbl>
    <w:p w14:paraId="5F0C1D25" w14:textId="3E5C13D8" w:rsidR="00D070B7" w:rsidRPr="00AB6C80" w:rsidRDefault="00F30343">
      <w:pPr>
        <w:ind w:right="-208"/>
        <w:rPr>
          <w:rFonts w:asciiTheme="minorHAnsi" w:hAnsiTheme="minorHAnsi" w:cstheme="minorHAnsi"/>
          <w:b/>
          <w:color w:val="0000FF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811DF9B" wp14:editId="4C36A1BE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867525" cy="22860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228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79470B8" id="Rectangle 5" o:spid="_x0000_s1026" style="position:absolute;margin-left:489.55pt;margin-top:11.1pt;width:540.75pt;height:180pt;z-index:-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6EC6FED6" w14:textId="6EFE550E" w:rsidR="0065666D" w:rsidRPr="00AB6C80" w:rsidRDefault="00BA6AB0" w:rsidP="0027007F">
      <w:pPr>
        <w:tabs>
          <w:tab w:val="right" w:pos="10984"/>
        </w:tabs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>AT HRS</w:t>
      </w:r>
      <w:r w:rsidR="0027007F" w:rsidRPr="00AB6C80">
        <w:rPr>
          <w:rFonts w:asciiTheme="minorHAnsi" w:hAnsiTheme="minorHAnsi" w:cstheme="minorHAnsi"/>
          <w:b/>
          <w:sz w:val="22"/>
          <w:szCs w:val="22"/>
          <w:lang w:val="en-GB"/>
        </w:rPr>
        <w:tab/>
      </w:r>
    </w:p>
    <w:tbl>
      <w:tblPr>
        <w:tblW w:w="105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5551"/>
        <w:gridCol w:w="2220"/>
      </w:tblGrid>
      <w:tr w:rsidR="0065666D" w:rsidRPr="001812ED" w14:paraId="6EBC25EA" w14:textId="77777777" w:rsidTr="00F30343">
        <w:trPr>
          <w:trHeight w:val="552"/>
        </w:trPr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B553F" w14:textId="299A74DE" w:rsidR="0065666D" w:rsidRPr="00AB6C80" w:rsidRDefault="00BA6AB0" w:rsidP="0065666D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>Role in the study</w:t>
            </w:r>
          </w:p>
        </w:tc>
        <w:tc>
          <w:tcPr>
            <w:tcW w:w="5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3552" w14:textId="6DD64942" w:rsidR="0065666D" w:rsidRPr="00AB6C80" w:rsidRDefault="00BA6AB0" w:rsidP="0065666D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>Name</w:t>
            </w:r>
            <w:r w:rsidR="0065666D"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 xml:space="preserve"> 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43FB1" w14:textId="5B1DF643" w:rsidR="0065666D" w:rsidRPr="00AB6C80" w:rsidRDefault="00BA6AB0" w:rsidP="0065666D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 w:eastAsia="fr-LU"/>
              </w:rPr>
              <w:t>Unit</w:t>
            </w:r>
          </w:p>
        </w:tc>
      </w:tr>
      <w:tr w:rsidR="0052428F" w:rsidRPr="001812ED" w14:paraId="0FED3384" w14:textId="77777777" w:rsidTr="00F30343">
        <w:trPr>
          <w:trHeight w:val="217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0BC7CC" w14:textId="5E2B8638" w:rsidR="0052428F" w:rsidRPr="00AB6C80" w:rsidRDefault="0052428F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Principal Investigator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FC9DB2" w14:textId="77777777" w:rsidR="0052428F" w:rsidRPr="00AB6C80" w:rsidRDefault="0052428F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3AA589" w14:textId="77777777" w:rsidR="0052428F" w:rsidRPr="00AB6C80" w:rsidRDefault="0052428F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65666D" w:rsidRPr="001812ED" w14:paraId="0482812F" w14:textId="77777777" w:rsidTr="00F30343">
        <w:trPr>
          <w:trHeight w:val="217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78030" w14:textId="694110DF" w:rsidR="0065666D" w:rsidRPr="00AB6C80" w:rsidRDefault="0065666D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Co-Invest</w:t>
            </w:r>
            <w:r w:rsidR="006B6D7C"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igato</w:t>
            </w: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r  (1)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D86C9" w14:textId="1FFF8FF1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B87C3A" w14:textId="38EA4821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65666D" w:rsidRPr="001812ED" w14:paraId="011548EB" w14:textId="77777777" w:rsidTr="00F30343">
        <w:trPr>
          <w:trHeight w:val="263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29FD3" w14:textId="01770927" w:rsidR="0065666D" w:rsidRPr="00AB6C80" w:rsidRDefault="0065666D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Co-</w:t>
            </w:r>
            <w:r w:rsidR="00515135" w:rsidRPr="00515135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Investigator</w:t>
            </w: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 xml:space="preserve">  (2)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A1A87" w14:textId="2A41C9DF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85B5A" w14:textId="0EDDE4D8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65666D" w:rsidRPr="001812ED" w14:paraId="533DD5D0" w14:textId="77777777" w:rsidTr="00F30343">
        <w:trPr>
          <w:trHeight w:val="162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FC19B" w14:textId="70EBD4D5" w:rsidR="0065666D" w:rsidRPr="00AB6C80" w:rsidRDefault="0052428F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Research Nurse</w:t>
            </w:r>
            <w:r w:rsidR="0065666D"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 xml:space="preserve">  (1)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3277B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E8128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65666D" w:rsidRPr="001812ED" w14:paraId="631AE11B" w14:textId="77777777" w:rsidTr="00F30343">
        <w:trPr>
          <w:trHeight w:val="194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07730" w14:textId="5542A397" w:rsidR="0065666D" w:rsidRPr="00AB6C80" w:rsidRDefault="0052428F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Research Nurse  (2)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9321E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4A641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  <w:tr w:rsidR="007F1B3C" w:rsidRPr="001812ED" w14:paraId="47E7EB8C" w14:textId="77777777" w:rsidTr="00F30343">
        <w:trPr>
          <w:trHeight w:val="97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C5A147" w14:textId="4A7FEF76" w:rsidR="007F1B3C" w:rsidRPr="00AB6C80" w:rsidRDefault="007F1B3C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Clinical Research Coordinator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C8D1E0" w14:textId="77777777" w:rsidR="007F1B3C" w:rsidRPr="00AB6C80" w:rsidRDefault="007F1B3C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830E0" w14:textId="77777777" w:rsidR="007F1B3C" w:rsidRPr="00AB6C80" w:rsidRDefault="007F1B3C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7767E6" w:rsidRPr="001812ED" w14:paraId="5ABF875D" w14:textId="77777777" w:rsidTr="00F30343">
        <w:trPr>
          <w:trHeight w:val="97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CF2852" w14:textId="4CD91146" w:rsidR="007767E6" w:rsidRPr="00AB6C80" w:rsidRDefault="007767E6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Pharmacy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A9453" w14:textId="77777777" w:rsidR="007767E6" w:rsidRPr="00AB6C80" w:rsidRDefault="007767E6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291962" w14:textId="77777777" w:rsidR="007767E6" w:rsidRPr="00AB6C80" w:rsidRDefault="007767E6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7767E6" w:rsidRPr="001812ED" w14:paraId="34D52381" w14:textId="77777777" w:rsidTr="00F30343">
        <w:trPr>
          <w:trHeight w:val="97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FAB142" w14:textId="0BED87BC" w:rsidR="007767E6" w:rsidRPr="00AB6C80" w:rsidRDefault="007767E6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Laboratory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F2AA9" w14:textId="77777777" w:rsidR="007767E6" w:rsidRPr="00AB6C80" w:rsidRDefault="007767E6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C46EA3" w14:textId="77777777" w:rsidR="007767E6" w:rsidRPr="00AB6C80" w:rsidRDefault="007767E6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</w:p>
        </w:tc>
      </w:tr>
      <w:tr w:rsidR="0065666D" w:rsidRPr="001812ED" w14:paraId="4D1890D7" w14:textId="77777777" w:rsidTr="00F30343">
        <w:trPr>
          <w:trHeight w:val="144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62890" w14:textId="5A816923" w:rsidR="0065666D" w:rsidRPr="00AB6C80" w:rsidRDefault="007767E6" w:rsidP="0065666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O</w:t>
            </w:r>
            <w:r w:rsidR="007F1B3C"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thers</w:t>
            </w:r>
            <w:r w:rsidR="0065666D"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EFB65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F3ECA" w14:textId="77777777" w:rsidR="0065666D" w:rsidRPr="00AB6C80" w:rsidRDefault="0065666D" w:rsidP="006566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</w:pPr>
            <w:r w:rsidRPr="00AB6C80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fr-LU"/>
              </w:rPr>
              <w:t> </w:t>
            </w:r>
          </w:p>
        </w:tc>
      </w:tr>
    </w:tbl>
    <w:p w14:paraId="022B5E5B" w14:textId="794CE366" w:rsidR="00D7376C" w:rsidRPr="00AB6C80" w:rsidRDefault="00D7376C" w:rsidP="005F6614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67FCDBCE" w14:textId="77777777" w:rsidR="001049BE" w:rsidRPr="006E02DD" w:rsidRDefault="001049BE" w:rsidP="001049BE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6A895A54" w14:textId="388E3BCD" w:rsidR="001049BE" w:rsidRPr="006E02DD" w:rsidRDefault="001049BE" w:rsidP="00104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ind w:right="144"/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</w:pPr>
      <w:r w:rsidRPr="006E02DD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>IV. EXPECTED OUTCOME</w:t>
      </w:r>
      <w:r w:rsidR="006E02DD">
        <w:rPr>
          <w:rFonts w:asciiTheme="minorHAnsi" w:hAnsiTheme="minorHAnsi" w:cstheme="minorHAnsi"/>
          <w:b/>
          <w:color w:val="FFFFFF" w:themeColor="background1"/>
          <w:sz w:val="22"/>
          <w:szCs w:val="22"/>
          <w:lang w:val="en-GB"/>
        </w:rPr>
        <w:t xml:space="preserve"> / GAIN</w:t>
      </w:r>
    </w:p>
    <w:p w14:paraId="4117F515" w14:textId="291263CD" w:rsidR="001049BE" w:rsidRPr="006E02DD" w:rsidRDefault="00AB6C80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E077EEE" wp14:editId="59963D1E">
                <wp:simplePos x="0" y="0"/>
                <wp:positionH relativeFrom="margin">
                  <wp:posOffset>-57785</wp:posOffset>
                </wp:positionH>
                <wp:positionV relativeFrom="paragraph">
                  <wp:posOffset>83185</wp:posOffset>
                </wp:positionV>
                <wp:extent cx="6867525" cy="37147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3714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C236B3B" id="Rectangle 9" o:spid="_x0000_s1026" style="position:absolute;margin-left:-4.55pt;margin-top:6.55pt;width:540.75pt;height:292.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</w:p>
    <w:p w14:paraId="30F86980" w14:textId="4025379B" w:rsidR="001049BE" w:rsidRPr="00AB6C80" w:rsidRDefault="001049BE" w:rsidP="00AB6C80">
      <w:pPr>
        <w:pStyle w:val="ListParagraph"/>
        <w:numPr>
          <w:ilvl w:val="0"/>
          <w:numId w:val="17"/>
        </w:num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>Dissemination (e.g., publication</w:t>
      </w:r>
      <w:r w:rsidR="006E02DD" w:rsidRPr="00AB6C80">
        <w:rPr>
          <w:rFonts w:asciiTheme="minorHAnsi" w:hAnsiTheme="minorHAnsi" w:cstheme="minorHAnsi"/>
          <w:sz w:val="22"/>
          <w:szCs w:val="22"/>
          <w:lang w:val="en-GB"/>
        </w:rPr>
        <w:t>, conference contribution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>):</w:t>
      </w:r>
    </w:p>
    <w:p w14:paraId="4E702AC2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4C294C2D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31A7E4AD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10FC7CB8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41495757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35A87CCC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1BC86FEF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675C4545" w14:textId="77777777" w:rsidR="00AB6C80" w:rsidRP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724A0A83" w14:textId="77777777" w:rsidR="004345D2" w:rsidRDefault="001049BE" w:rsidP="00AB6C80">
      <w:pPr>
        <w:pStyle w:val="ListParagraph"/>
        <w:numPr>
          <w:ilvl w:val="0"/>
          <w:numId w:val="17"/>
        </w:numPr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Added value for HRS (IP, </w:t>
      </w:r>
      <w:r w:rsidR="004345D2">
        <w:rPr>
          <w:rFonts w:asciiTheme="minorHAnsi" w:hAnsiTheme="minorHAnsi" w:cstheme="minorHAnsi"/>
          <w:sz w:val="22"/>
          <w:szCs w:val="22"/>
          <w:lang w:val="en-GB"/>
        </w:rPr>
        <w:t>commercialization, innovation, strategic goal, strategic p</w:t>
      </w:r>
      <w:r w:rsidRPr="00AB6C80">
        <w:rPr>
          <w:rFonts w:asciiTheme="minorHAnsi" w:hAnsiTheme="minorHAnsi" w:cstheme="minorHAnsi"/>
          <w:sz w:val="22"/>
          <w:szCs w:val="22"/>
          <w:lang w:val="en-GB"/>
        </w:rPr>
        <w:t>artnership</w:t>
      </w:r>
      <w:r w:rsidR="001F03F2" w:rsidRPr="00AB6C80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</w:p>
    <w:p w14:paraId="44F415A9" w14:textId="1D823A94" w:rsidR="001049BE" w:rsidRPr="00AB6C80" w:rsidRDefault="001F03F2" w:rsidP="004345D2">
      <w:pPr>
        <w:pStyle w:val="ListParagraph"/>
        <w:ind w:right="-208"/>
        <w:rPr>
          <w:rFonts w:asciiTheme="minorHAnsi" w:hAnsiTheme="minorHAnsi" w:cstheme="minorHAnsi"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sz w:val="22"/>
          <w:szCs w:val="22"/>
          <w:lang w:val="en-GB"/>
        </w:rPr>
        <w:t>development of skills, application / test of new technology</w:t>
      </w:r>
      <w:r w:rsidR="001049BE" w:rsidRPr="00AB6C80">
        <w:rPr>
          <w:rFonts w:asciiTheme="minorHAnsi" w:hAnsiTheme="minorHAnsi" w:cstheme="minorHAnsi"/>
          <w:sz w:val="22"/>
          <w:szCs w:val="22"/>
          <w:lang w:val="en-GB"/>
        </w:rPr>
        <w:t>):</w:t>
      </w:r>
    </w:p>
    <w:p w14:paraId="264745A2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2A6119BD" w14:textId="77777777" w:rsid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6A253D27" w14:textId="77777777" w:rsidR="00AB6C80" w:rsidRPr="00AB6C80" w:rsidRDefault="00AB6C80" w:rsidP="00AB6C80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168C59D7" w14:textId="77777777" w:rsidR="00AB6C80" w:rsidRDefault="00AB6C80" w:rsidP="001049BE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59DA499F" w14:textId="77777777" w:rsidR="00AB6C80" w:rsidRDefault="00AB6C80" w:rsidP="001049BE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215F55DD" w14:textId="77777777" w:rsidR="00AB6C80" w:rsidRDefault="00AB6C80" w:rsidP="001049BE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616DC112" w14:textId="77777777" w:rsidR="00AB6C80" w:rsidRDefault="00AB6C80" w:rsidP="001049BE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4A94BBCF" w14:textId="77777777" w:rsidR="00AB6C80" w:rsidRDefault="00AB6C80" w:rsidP="001049BE">
      <w:pPr>
        <w:ind w:right="-208"/>
        <w:rPr>
          <w:rFonts w:asciiTheme="minorHAnsi" w:hAnsiTheme="minorHAnsi" w:cstheme="minorHAnsi"/>
          <w:sz w:val="22"/>
          <w:szCs w:val="22"/>
          <w:lang w:val="en-GB"/>
        </w:rPr>
      </w:pPr>
    </w:p>
    <w:p w14:paraId="1B251781" w14:textId="77777777" w:rsidR="001049BE" w:rsidRDefault="001049BE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32B0165" w14:textId="77777777" w:rsidR="00147886" w:rsidRDefault="00147886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3E17EC5" w14:textId="77777777" w:rsidR="00147886" w:rsidRPr="006E02DD" w:rsidRDefault="00147886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1B08CD2" w14:textId="2DD35EB5" w:rsidR="003A5203" w:rsidRPr="00AB6C80" w:rsidRDefault="003A5203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FAC2190" w14:textId="20E51ED9" w:rsidR="00E639BC" w:rsidRDefault="001F2520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caps/>
          <w:noProof/>
          <w:color w:val="4BACC6" w:themeColor="accent5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C57452" wp14:editId="4545E90A">
                <wp:simplePos x="0" y="0"/>
                <wp:positionH relativeFrom="margin">
                  <wp:posOffset>-58696</wp:posOffset>
                </wp:positionH>
                <wp:positionV relativeFrom="paragraph">
                  <wp:posOffset>-75096</wp:posOffset>
                </wp:positionV>
                <wp:extent cx="6867525" cy="5947576"/>
                <wp:effectExtent l="0" t="0" r="28575" b="1524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594757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3567E5" id="Rectangle 8" o:spid="_x0000_s1026" style="position:absolute;margin-left:-4.6pt;margin-top:-5.9pt;width:540.75pt;height:468.3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" fillcolor="#d8d8d8 [2732]" strokecolor="black [3213]" strokeweight="2pt">
                <v:fill opacity="32896f"/>
                <w10:wrap anchorx="margin"/>
              </v:rect>
            </w:pict>
          </mc:Fallback>
        </mc:AlternateContent>
      </w:r>
      <w:r w:rsidR="0038355E"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NAME &amp; </w:t>
      </w:r>
      <w:r w:rsidR="00242D4F" w:rsidRPr="00AB6C80">
        <w:rPr>
          <w:rFonts w:asciiTheme="minorHAnsi" w:hAnsiTheme="minorHAnsi" w:cstheme="minorHAnsi"/>
          <w:b/>
          <w:sz w:val="22"/>
          <w:szCs w:val="22"/>
          <w:lang w:val="en-GB"/>
        </w:rPr>
        <w:t>SIGNATURE OF THE PRINCIPAL INVESTIGATOR OF THE PROJECT AT HRS:</w:t>
      </w:r>
    </w:p>
    <w:p w14:paraId="05177FE7" w14:textId="77777777" w:rsidR="00735D46" w:rsidRPr="00AB6C80" w:rsidRDefault="00735D46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531FB5C" w14:textId="77777777" w:rsidR="00375800" w:rsidRPr="00AB6C80" w:rsidRDefault="00375800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6549475A" w14:textId="77777777" w:rsidR="009D4F0C" w:rsidRPr="00AB6C80" w:rsidRDefault="009D4F0C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6B43C93" w14:textId="77777777" w:rsidR="00B44EF3" w:rsidRPr="00AB6C80" w:rsidRDefault="00B44EF3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B84CDE8" w14:textId="77777777" w:rsidR="00B44EF3" w:rsidRPr="00AB6C80" w:rsidRDefault="00B44EF3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D769138" w14:textId="1414514B" w:rsidR="009D4F0C" w:rsidRPr="00AB6C80" w:rsidRDefault="0038355E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AB6C80">
        <w:rPr>
          <w:rFonts w:asciiTheme="minorHAnsi" w:hAnsiTheme="minorHAnsi" w:cstheme="minorHAnsi"/>
          <w:b/>
          <w:sz w:val="22"/>
          <w:szCs w:val="22"/>
          <w:lang w:val="en-GB"/>
        </w:rPr>
        <w:t xml:space="preserve">NAME &amp; </w:t>
      </w:r>
      <w:r w:rsidR="009D4F0C" w:rsidRPr="00AB6C80">
        <w:rPr>
          <w:rFonts w:asciiTheme="minorHAnsi" w:hAnsiTheme="minorHAnsi" w:cstheme="minorHAnsi"/>
          <w:b/>
          <w:sz w:val="22"/>
          <w:szCs w:val="22"/>
          <w:lang w:val="en-GB"/>
        </w:rPr>
        <w:t>SIGNATURE OF THE HEAD OF CLINICAL RESEARCH UNIT AT HRS:</w:t>
      </w:r>
    </w:p>
    <w:p w14:paraId="5984D81B" w14:textId="77777777" w:rsidR="00375800" w:rsidRPr="00AB6C80" w:rsidRDefault="00375800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D174775" w14:textId="77777777" w:rsidR="003A5203" w:rsidRPr="00AB6C80" w:rsidRDefault="003A5203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11D0E06" w14:textId="77777777" w:rsidR="003A5203" w:rsidRPr="00AB6C80" w:rsidRDefault="003A5203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2AFD0B2" w14:textId="77777777" w:rsidR="003A5203" w:rsidRPr="00AB6C80" w:rsidRDefault="003A5203" w:rsidP="009D4F0C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7BE7990" w14:textId="333C4AB1" w:rsidR="00777001" w:rsidRPr="00AB6C80" w:rsidRDefault="00777001" w:rsidP="004B28F4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4874"/>
        <w:gridCol w:w="5470"/>
      </w:tblGrid>
      <w:tr w:rsidR="00242D4F" w:rsidRPr="00407198" w14:paraId="103384EF" w14:textId="77777777" w:rsidTr="002777E4">
        <w:trPr>
          <w:trHeight w:val="444"/>
        </w:trPr>
        <w:tc>
          <w:tcPr>
            <w:tcW w:w="10344" w:type="dxa"/>
            <w:gridSpan w:val="2"/>
            <w:shd w:val="clear" w:color="auto" w:fill="4BACC6" w:themeFill="accent5"/>
          </w:tcPr>
          <w:p w14:paraId="07CE4B83" w14:textId="4B05C610" w:rsidR="00242D4F" w:rsidRPr="00AB6C80" w:rsidRDefault="00242D4F" w:rsidP="00AB6C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 xml:space="preserve">GO/No GO FROM THE </w:t>
            </w:r>
            <w:r w:rsidR="005430BF" w:rsidRP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 xml:space="preserve">HRS </w:t>
            </w:r>
            <w:r w:rsidR="00AB6C80" w:rsidRPr="00AB6C80"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GB" w:eastAsia="en-US"/>
              </w:rPr>
              <w:t>RESEARCH COMMITTEE</w:t>
            </w:r>
            <w:r w:rsidR="00E95D91"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GB" w:eastAsia="en-US"/>
              </w:rPr>
              <w:t>+ DPO</w:t>
            </w:r>
            <w:r w:rsidR="00AB6C80" w:rsidRP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 xml:space="preserve">+ </w:t>
            </w:r>
            <w:r w:rsidRP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>MEDICAL DIRECTORATE</w:t>
            </w:r>
            <w:r w:rsidR="005430BF" w:rsidRPr="00AB6C8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</w:p>
        </w:tc>
      </w:tr>
      <w:tr w:rsidR="00242D4F" w:rsidRPr="00407198" w14:paraId="2696D6BE" w14:textId="77777777" w:rsidTr="002777E4">
        <w:trPr>
          <w:trHeight w:val="1955"/>
        </w:trPr>
        <w:tc>
          <w:tcPr>
            <w:tcW w:w="4874" w:type="dxa"/>
          </w:tcPr>
          <w:p w14:paraId="3203A50D" w14:textId="3B9E9969" w:rsidR="00AB6C80" w:rsidRDefault="00AB6C80" w:rsidP="007D44E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                        HRS </w:t>
            </w: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RESEARCH COMMITTEE</w:t>
            </w:r>
          </w:p>
          <w:p w14:paraId="50DFAAD4" w14:textId="77777777" w:rsidR="00AB6C80" w:rsidRDefault="00AB6C80" w:rsidP="007D44E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237F7BF9" w14:textId="77777777" w:rsidR="00242D4F" w:rsidRPr="00AB6C8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PRIOR </w:t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           Date :</w:t>
            </w:r>
          </w:p>
          <w:p w14:paraId="6CC3CD4E" w14:textId="77777777" w:rsidR="00242D4F" w:rsidRPr="00AB6C80" w:rsidRDefault="00242D4F" w:rsidP="007D44E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07318FC4" w14:textId="77777777" w:rsidR="00AD0D07" w:rsidRPr="00AB6C8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Go     </w:t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No Go             Signature</w:t>
            </w:r>
          </w:p>
          <w:p w14:paraId="27F63A99" w14:textId="77777777" w:rsidR="00AD0D07" w:rsidRPr="00AB6C80" w:rsidRDefault="00AD0D0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1E662C9" w14:textId="77777777" w:rsidR="00AD0D07" w:rsidRPr="00AB6C80" w:rsidRDefault="00AD0D0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E68769C" w14:textId="3504BC3F" w:rsidR="00AD0D07" w:rsidRPr="00AB6C80" w:rsidRDefault="00E75188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Remarks:</w:t>
            </w:r>
          </w:p>
          <w:p w14:paraId="389B245A" w14:textId="77777777" w:rsidR="00AD0D07" w:rsidRPr="00AB6C80" w:rsidRDefault="00AD0D0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120EAC8" w14:textId="77777777" w:rsidR="00407198" w:rsidRDefault="00407198" w:rsidP="0040719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6DBDD7D" w14:textId="77777777" w:rsidR="00407198" w:rsidRDefault="00407198" w:rsidP="0040719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32CE56E7" w14:textId="52E5FEE2" w:rsidR="00AD0D07" w:rsidRDefault="00407198" w:rsidP="0040719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407198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DPO</w:t>
            </w:r>
          </w:p>
          <w:p w14:paraId="75534241" w14:textId="77777777" w:rsidR="00407198" w:rsidRPr="00407198" w:rsidRDefault="00407198" w:rsidP="0040719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522B38AB" w14:textId="77777777" w:rsidR="00407198" w:rsidRPr="00AB6C80" w:rsidRDefault="00407198" w:rsidP="0040719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Go     </w:t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No Go             Signature</w:t>
            </w:r>
          </w:p>
          <w:p w14:paraId="30E8BD53" w14:textId="77777777" w:rsidR="00AD0D07" w:rsidRDefault="00AD0D0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277991C" w14:textId="77777777" w:rsidR="00407198" w:rsidRDefault="00407198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139C546" w14:textId="77777777" w:rsidR="00407198" w:rsidRDefault="00407198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3B2DFFC" w14:textId="77777777" w:rsidR="00407198" w:rsidRPr="00AB6C80" w:rsidRDefault="00407198" w:rsidP="0040719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Remarks:</w:t>
            </w:r>
          </w:p>
          <w:p w14:paraId="5052033E" w14:textId="77777777" w:rsidR="00407198" w:rsidRPr="00AB6C80" w:rsidRDefault="00407198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EA81EFA" w14:textId="1365157E" w:rsidR="00242D4F" w:rsidRPr="00AB6C8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                                          </w:t>
            </w:r>
          </w:p>
        </w:tc>
        <w:tc>
          <w:tcPr>
            <w:tcW w:w="5470" w:type="dxa"/>
          </w:tcPr>
          <w:p w14:paraId="2FA96F51" w14:textId="696439C0" w:rsidR="00AB6C80" w:rsidRDefault="00AB6C80" w:rsidP="007D44E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                   </w:t>
            </w: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HRS MEDICAL DIRECTORATE</w:t>
            </w:r>
          </w:p>
          <w:p w14:paraId="12204A46" w14:textId="77777777" w:rsidR="00AB6C80" w:rsidRDefault="00AB6C80" w:rsidP="007D44E8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02B91732" w14:textId="77777777" w:rsidR="00242D4F" w:rsidRPr="00AB6C8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 FINAL                 </w:t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Date :</w:t>
            </w:r>
          </w:p>
          <w:p w14:paraId="11BB7963" w14:textId="77777777" w:rsidR="00242D4F" w:rsidRPr="00AB6C8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8987F81" w14:textId="77777777" w:rsidR="00550AC0" w:rsidRDefault="00242D4F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Go     </w:t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sym w:font="Wingdings" w:char="F0A8"/>
            </w: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No Go                 Signature</w:t>
            </w:r>
          </w:p>
          <w:p w14:paraId="0D605D3F" w14:textId="77777777" w:rsidR="00736FB7" w:rsidRDefault="00736FB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4E5E439" w14:textId="77777777" w:rsidR="00736FB7" w:rsidRDefault="00736FB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2712A3C" w14:textId="77777777" w:rsidR="00736FB7" w:rsidRPr="00AB6C80" w:rsidRDefault="00736FB7" w:rsidP="00736FB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B6C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Remarks:</w:t>
            </w:r>
          </w:p>
          <w:p w14:paraId="602C827D" w14:textId="7A7A26D0" w:rsidR="00736FB7" w:rsidRPr="00AB6C80" w:rsidRDefault="00736FB7" w:rsidP="007D44E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414A616E" w14:textId="77777777" w:rsidR="00777001" w:rsidRPr="00AB6C80" w:rsidRDefault="00777001" w:rsidP="00453A1F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7AF763B" w14:textId="77777777" w:rsidR="00E75188" w:rsidRPr="00AB6C80" w:rsidRDefault="00E75188">
      <w:pPr>
        <w:ind w:right="-208"/>
        <w:rPr>
          <w:rFonts w:asciiTheme="minorHAnsi" w:hAnsiTheme="minorHAnsi" w:cstheme="minorHAnsi"/>
          <w:b/>
          <w:sz w:val="22"/>
          <w:szCs w:val="22"/>
          <w:lang w:val="en-GB"/>
        </w:rPr>
      </w:pPr>
    </w:p>
    <w:sectPr w:rsidR="00E75188" w:rsidRPr="00AB6C80" w:rsidSect="00EF3623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993" w:right="424" w:bottom="288" w:left="706" w:header="568" w:footer="60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C768C" w14:textId="77777777" w:rsidR="00A772D3" w:rsidRDefault="00A772D3">
      <w:r>
        <w:separator/>
      </w:r>
    </w:p>
  </w:endnote>
  <w:endnote w:type="continuationSeparator" w:id="0">
    <w:p w14:paraId="6A47E619" w14:textId="77777777" w:rsidR="00A772D3" w:rsidRDefault="00A7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nst777 Lt BT">
    <w:altName w:val="Lucida Sans Unicode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1ED72" w14:textId="274154A3" w:rsidR="002106DF" w:rsidRPr="001E093E" w:rsidRDefault="002106DF" w:rsidP="002106DF">
    <w:pPr>
      <w:pStyle w:val="Footer"/>
      <w:rPr>
        <w:rFonts w:ascii="Calibri" w:hAnsi="Calibri"/>
        <w:lang w:val="en-US"/>
      </w:rPr>
    </w:pPr>
    <w:r w:rsidRPr="001E093E">
      <w:rPr>
        <w:rFonts w:ascii="Calibri" w:hAnsi="Calibri"/>
        <w:sz w:val="20"/>
        <w:lang w:val="en-US"/>
      </w:rPr>
      <w:t>0</w:t>
    </w:r>
    <w:r w:rsidR="001F2520">
      <w:rPr>
        <w:rFonts w:ascii="Calibri" w:hAnsi="Calibri"/>
        <w:sz w:val="20"/>
        <w:lang w:val="en-US"/>
      </w:rPr>
      <w:t>1/02</w:t>
    </w:r>
    <w:r w:rsidRPr="001E093E">
      <w:rPr>
        <w:rFonts w:ascii="Calibri" w:hAnsi="Calibri"/>
        <w:sz w:val="20"/>
        <w:lang w:val="en-US"/>
      </w:rPr>
      <w:t>/2021</w:t>
    </w:r>
    <w:r w:rsidRPr="001E093E">
      <w:rPr>
        <w:rFonts w:ascii="Calibri" w:hAnsi="Calibri"/>
        <w:sz w:val="20"/>
        <w:lang w:val="en-US"/>
      </w:rPr>
      <w:tab/>
      <w:t>Clinical Research Unit – HRS</w:t>
    </w:r>
    <w:r w:rsidRPr="001E093E">
      <w:rPr>
        <w:rFonts w:ascii="Calibri" w:hAnsi="Calibri"/>
        <w:sz w:val="20"/>
        <w:lang w:val="en-US"/>
      </w:rPr>
      <w:tab/>
      <w:t>Version 1.0</w:t>
    </w:r>
  </w:p>
  <w:p w14:paraId="7F3D0A66" w14:textId="77777777" w:rsidR="007D44E8" w:rsidRPr="002106DF" w:rsidRDefault="007D44E8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EB158" w14:textId="77777777" w:rsidR="007D44E8" w:rsidRDefault="007D44E8" w:rsidP="00C16174">
    <w:pPr>
      <w:pStyle w:val="Footer"/>
      <w:rPr>
        <w:rFonts w:ascii="Calibri" w:hAnsi="Calibri"/>
        <w:sz w:val="20"/>
        <w:lang w:val="en-US"/>
      </w:rPr>
    </w:pPr>
  </w:p>
  <w:p w14:paraId="0534AA5D" w14:textId="291B484A" w:rsidR="007D44E8" w:rsidRPr="001E093E" w:rsidRDefault="001335F9" w:rsidP="00C16174">
    <w:pPr>
      <w:pStyle w:val="Footer"/>
      <w:rPr>
        <w:rFonts w:ascii="Calibri" w:hAnsi="Calibri"/>
        <w:lang w:val="en-US"/>
      </w:rPr>
    </w:pPr>
    <w:r>
      <w:rPr>
        <w:rFonts w:ascii="Calibri" w:hAnsi="Calibri"/>
        <w:sz w:val="20"/>
        <w:lang w:val="en-US"/>
      </w:rPr>
      <w:t>01/02</w:t>
    </w:r>
    <w:r w:rsidR="007D44E8" w:rsidRPr="001E093E">
      <w:rPr>
        <w:rFonts w:ascii="Calibri" w:hAnsi="Calibri"/>
        <w:sz w:val="20"/>
        <w:lang w:val="en-US"/>
      </w:rPr>
      <w:t>/2021</w:t>
    </w:r>
    <w:r w:rsidR="007D44E8" w:rsidRPr="001E093E">
      <w:rPr>
        <w:rFonts w:ascii="Calibri" w:hAnsi="Calibri"/>
        <w:sz w:val="20"/>
        <w:lang w:val="en-US"/>
      </w:rPr>
      <w:tab/>
      <w:t>Clinical Research Unit – HRS</w:t>
    </w:r>
    <w:r w:rsidR="007D44E8" w:rsidRPr="001E093E">
      <w:rPr>
        <w:rFonts w:ascii="Calibri" w:hAnsi="Calibri"/>
        <w:sz w:val="20"/>
        <w:lang w:val="en-US"/>
      </w:rPr>
      <w:tab/>
      <w:t>Version 1.0</w:t>
    </w:r>
  </w:p>
  <w:p w14:paraId="5078633D" w14:textId="77777777" w:rsidR="007D44E8" w:rsidRPr="001E093E" w:rsidRDefault="007D44E8" w:rsidP="00C16174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563C8" w14:textId="77777777" w:rsidR="00A772D3" w:rsidRDefault="00A772D3">
      <w:r>
        <w:separator/>
      </w:r>
    </w:p>
  </w:footnote>
  <w:footnote w:type="continuationSeparator" w:id="0">
    <w:p w14:paraId="304FD265" w14:textId="77777777" w:rsidR="00A772D3" w:rsidRDefault="00A77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90272"/>
      <w:docPartObj>
        <w:docPartGallery w:val="Page Numbers (Top of Page)"/>
        <w:docPartUnique/>
      </w:docPartObj>
    </w:sdtPr>
    <w:sdtEndPr/>
    <w:sdtContent>
      <w:p w14:paraId="6BFDE477" w14:textId="465BA363" w:rsidR="007D44E8" w:rsidRDefault="007D44E8">
        <w:pPr>
          <w:pStyle w:val="Header"/>
          <w:jc w:val="right"/>
        </w:pPr>
        <w:r>
          <w:t xml:space="preserve">Page </w:t>
        </w:r>
        <w:r>
          <w:rPr>
            <w:b/>
            <w:szCs w:val="24"/>
          </w:rPr>
          <w:fldChar w:fldCharType="begin"/>
        </w:r>
        <w:r>
          <w:rPr>
            <w:b/>
          </w:rPr>
          <w:instrText>PAGE</w:instrText>
        </w:r>
        <w:r>
          <w:rPr>
            <w:b/>
            <w:szCs w:val="24"/>
          </w:rPr>
          <w:fldChar w:fldCharType="separate"/>
        </w:r>
        <w:r w:rsidR="00E342C1">
          <w:rPr>
            <w:b/>
            <w:noProof/>
          </w:rPr>
          <w:t>2</w:t>
        </w:r>
        <w:r>
          <w:rPr>
            <w:b/>
            <w:szCs w:val="24"/>
          </w:rPr>
          <w:fldChar w:fldCharType="end"/>
        </w:r>
        <w:r>
          <w:t xml:space="preserve"> sur </w:t>
        </w:r>
        <w:r>
          <w:rPr>
            <w:b/>
            <w:szCs w:val="24"/>
          </w:rPr>
          <w:fldChar w:fldCharType="begin"/>
        </w:r>
        <w:r>
          <w:rPr>
            <w:b/>
          </w:rPr>
          <w:instrText>NUMPAGES</w:instrText>
        </w:r>
        <w:r>
          <w:rPr>
            <w:b/>
            <w:szCs w:val="24"/>
          </w:rPr>
          <w:fldChar w:fldCharType="separate"/>
        </w:r>
        <w:r w:rsidR="00E342C1">
          <w:rPr>
            <w:b/>
            <w:noProof/>
          </w:rPr>
          <w:t>4</w:t>
        </w:r>
        <w:r>
          <w:rPr>
            <w:b/>
            <w:szCs w:val="24"/>
          </w:rPr>
          <w:fldChar w:fldCharType="end"/>
        </w:r>
      </w:p>
    </w:sdtContent>
  </w:sdt>
  <w:p w14:paraId="0632AADC" w14:textId="77777777" w:rsidR="007D44E8" w:rsidRPr="005C5983" w:rsidRDefault="007D44E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0627D" w14:textId="2EF4D026" w:rsidR="007D44E8" w:rsidRDefault="007D44E8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5BB7BE7" wp14:editId="40D48C5D">
          <wp:simplePos x="0" y="0"/>
          <wp:positionH relativeFrom="column">
            <wp:posOffset>-86359</wp:posOffset>
          </wp:positionH>
          <wp:positionV relativeFrom="paragraph">
            <wp:posOffset>-183714</wp:posOffset>
          </wp:positionV>
          <wp:extent cx="1695450" cy="546736"/>
          <wp:effectExtent l="0" t="0" r="0" b="571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295" cy="5528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1F13E7" w14:textId="77777777" w:rsidR="007D44E8" w:rsidRDefault="007D44E8">
    <w:pPr>
      <w:pStyle w:val="Header"/>
    </w:pPr>
  </w:p>
  <w:p w14:paraId="13FAFABB" w14:textId="314F32DD" w:rsidR="007D44E8" w:rsidRDefault="007D44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869"/>
    <w:multiLevelType w:val="hybridMultilevel"/>
    <w:tmpl w:val="74B6C4D8"/>
    <w:lvl w:ilvl="0" w:tplc="B4F4796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94854"/>
    <w:multiLevelType w:val="hybridMultilevel"/>
    <w:tmpl w:val="1108E60A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C7738"/>
    <w:multiLevelType w:val="hybridMultilevel"/>
    <w:tmpl w:val="BF54A854"/>
    <w:lvl w:ilvl="0" w:tplc="705E5E8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DBE6CC7"/>
    <w:multiLevelType w:val="hybridMultilevel"/>
    <w:tmpl w:val="790E6B98"/>
    <w:lvl w:ilvl="0" w:tplc="EBB641C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C5A16"/>
    <w:multiLevelType w:val="hybridMultilevel"/>
    <w:tmpl w:val="DCA8B868"/>
    <w:lvl w:ilvl="0" w:tplc="1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AA28F2"/>
    <w:multiLevelType w:val="singleLevel"/>
    <w:tmpl w:val="BAA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35216C6B"/>
    <w:multiLevelType w:val="hybridMultilevel"/>
    <w:tmpl w:val="7562BEEA"/>
    <w:lvl w:ilvl="0" w:tplc="EA08BC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368B7"/>
    <w:multiLevelType w:val="hybridMultilevel"/>
    <w:tmpl w:val="F4AC2A28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E902ED"/>
    <w:multiLevelType w:val="hybridMultilevel"/>
    <w:tmpl w:val="CA941E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AD2B72"/>
    <w:multiLevelType w:val="hybridMultilevel"/>
    <w:tmpl w:val="9C0AA030"/>
    <w:lvl w:ilvl="0" w:tplc="140C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0">
    <w:nsid w:val="62E36358"/>
    <w:multiLevelType w:val="hybridMultilevel"/>
    <w:tmpl w:val="E0DE52F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9D4483"/>
    <w:multiLevelType w:val="hybridMultilevel"/>
    <w:tmpl w:val="2C10E728"/>
    <w:lvl w:ilvl="0" w:tplc="1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8217729"/>
    <w:multiLevelType w:val="multilevel"/>
    <w:tmpl w:val="84867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D233C1"/>
    <w:multiLevelType w:val="hybridMultilevel"/>
    <w:tmpl w:val="334EC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7746A0"/>
    <w:multiLevelType w:val="hybridMultilevel"/>
    <w:tmpl w:val="C0121AB8"/>
    <w:lvl w:ilvl="0" w:tplc="12D0364E">
      <w:start w:val="5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7DCC4EB6"/>
    <w:multiLevelType w:val="hybridMultilevel"/>
    <w:tmpl w:val="B484BB6E"/>
    <w:lvl w:ilvl="0" w:tplc="F40C183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Humnst777 Lt BT" w:eastAsia="Times New Roman" w:hAnsi="Humnst777 Lt BT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705E5E8E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color w:val="FF0000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7E3F0E01"/>
    <w:multiLevelType w:val="singleLevel"/>
    <w:tmpl w:val="65E43BD0"/>
    <w:lvl w:ilvl="0">
      <w:start w:val="1"/>
      <w:numFmt w:val="bullet"/>
      <w:lvlText w:val="o"/>
      <w:lvlJc w:val="left"/>
      <w:pPr>
        <w:ind w:left="567" w:hanging="283"/>
      </w:pPr>
      <w:rPr>
        <w:rFonts w:ascii="Calibri" w:hAnsi="Calibri" w:hint="default"/>
        <w:b w:val="0"/>
        <w:i w:val="0"/>
        <w:color w:val="E8412C"/>
        <w:sz w:val="22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8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0"/>
  </w:num>
  <w:num w:numId="10">
    <w:abstractNumId w:val="11"/>
  </w:num>
  <w:num w:numId="11">
    <w:abstractNumId w:val="14"/>
  </w:num>
  <w:num w:numId="12">
    <w:abstractNumId w:val="9"/>
  </w:num>
  <w:num w:numId="13">
    <w:abstractNumId w:val="1"/>
  </w:num>
  <w:num w:numId="14">
    <w:abstractNumId w:val="7"/>
  </w:num>
  <w:num w:numId="15">
    <w:abstractNumId w:val="16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BC"/>
    <w:rsid w:val="00001C58"/>
    <w:rsid w:val="00017DF8"/>
    <w:rsid w:val="00025844"/>
    <w:rsid w:val="00025EC4"/>
    <w:rsid w:val="00027E83"/>
    <w:rsid w:val="000309C1"/>
    <w:rsid w:val="00043B3A"/>
    <w:rsid w:val="00044FCB"/>
    <w:rsid w:val="00047872"/>
    <w:rsid w:val="0005034B"/>
    <w:rsid w:val="00053C12"/>
    <w:rsid w:val="000556A1"/>
    <w:rsid w:val="00071187"/>
    <w:rsid w:val="00082016"/>
    <w:rsid w:val="0008218D"/>
    <w:rsid w:val="00083E36"/>
    <w:rsid w:val="00084785"/>
    <w:rsid w:val="00086631"/>
    <w:rsid w:val="00090683"/>
    <w:rsid w:val="000A0651"/>
    <w:rsid w:val="000B4178"/>
    <w:rsid w:val="000B69E5"/>
    <w:rsid w:val="000C08A0"/>
    <w:rsid w:val="000C3B5B"/>
    <w:rsid w:val="000D4BC1"/>
    <w:rsid w:val="000D7FC1"/>
    <w:rsid w:val="000F209D"/>
    <w:rsid w:val="000F67F8"/>
    <w:rsid w:val="001049BE"/>
    <w:rsid w:val="00110542"/>
    <w:rsid w:val="00111B8D"/>
    <w:rsid w:val="0011585E"/>
    <w:rsid w:val="00116613"/>
    <w:rsid w:val="00120348"/>
    <w:rsid w:val="00125CC6"/>
    <w:rsid w:val="001335F9"/>
    <w:rsid w:val="00147886"/>
    <w:rsid w:val="00153173"/>
    <w:rsid w:val="00161A3F"/>
    <w:rsid w:val="001632F3"/>
    <w:rsid w:val="001634BA"/>
    <w:rsid w:val="001653B0"/>
    <w:rsid w:val="00167CD7"/>
    <w:rsid w:val="00170609"/>
    <w:rsid w:val="001706B5"/>
    <w:rsid w:val="0017275A"/>
    <w:rsid w:val="0017348D"/>
    <w:rsid w:val="00174C54"/>
    <w:rsid w:val="001758E3"/>
    <w:rsid w:val="00176782"/>
    <w:rsid w:val="001812B0"/>
    <w:rsid w:val="001812ED"/>
    <w:rsid w:val="00181306"/>
    <w:rsid w:val="00183053"/>
    <w:rsid w:val="001A2805"/>
    <w:rsid w:val="001B660E"/>
    <w:rsid w:val="001C330E"/>
    <w:rsid w:val="001D310B"/>
    <w:rsid w:val="001D748E"/>
    <w:rsid w:val="001E093E"/>
    <w:rsid w:val="001E1C8F"/>
    <w:rsid w:val="001F03F2"/>
    <w:rsid w:val="001F119F"/>
    <w:rsid w:val="001F2520"/>
    <w:rsid w:val="00205405"/>
    <w:rsid w:val="002106DF"/>
    <w:rsid w:val="00212044"/>
    <w:rsid w:val="00216682"/>
    <w:rsid w:val="0021710D"/>
    <w:rsid w:val="00233B9F"/>
    <w:rsid w:val="002372E6"/>
    <w:rsid w:val="002378A1"/>
    <w:rsid w:val="00242D4F"/>
    <w:rsid w:val="0024534B"/>
    <w:rsid w:val="00247B58"/>
    <w:rsid w:val="0025066A"/>
    <w:rsid w:val="002622BB"/>
    <w:rsid w:val="0027007F"/>
    <w:rsid w:val="0027085F"/>
    <w:rsid w:val="002735B7"/>
    <w:rsid w:val="0027371F"/>
    <w:rsid w:val="002777E4"/>
    <w:rsid w:val="00290D09"/>
    <w:rsid w:val="0029380A"/>
    <w:rsid w:val="002B1939"/>
    <w:rsid w:val="002C3C23"/>
    <w:rsid w:val="002D29A9"/>
    <w:rsid w:val="002D5AAE"/>
    <w:rsid w:val="002E0493"/>
    <w:rsid w:val="002E2923"/>
    <w:rsid w:val="002E45BD"/>
    <w:rsid w:val="002E692B"/>
    <w:rsid w:val="00314CE6"/>
    <w:rsid w:val="00315BAC"/>
    <w:rsid w:val="00316BDD"/>
    <w:rsid w:val="003230F4"/>
    <w:rsid w:val="0033178C"/>
    <w:rsid w:val="00335A41"/>
    <w:rsid w:val="003447EE"/>
    <w:rsid w:val="003520C2"/>
    <w:rsid w:val="00357501"/>
    <w:rsid w:val="00357D40"/>
    <w:rsid w:val="00362486"/>
    <w:rsid w:val="00362A7F"/>
    <w:rsid w:val="00362AE6"/>
    <w:rsid w:val="0037095F"/>
    <w:rsid w:val="00375800"/>
    <w:rsid w:val="0037717C"/>
    <w:rsid w:val="00377227"/>
    <w:rsid w:val="00381B5B"/>
    <w:rsid w:val="00381D59"/>
    <w:rsid w:val="0038355E"/>
    <w:rsid w:val="003A5203"/>
    <w:rsid w:val="003B088A"/>
    <w:rsid w:val="003B1C1D"/>
    <w:rsid w:val="003C29D8"/>
    <w:rsid w:val="003D47FA"/>
    <w:rsid w:val="003D59F2"/>
    <w:rsid w:val="003E60EF"/>
    <w:rsid w:val="00407198"/>
    <w:rsid w:val="004118F8"/>
    <w:rsid w:val="004127DB"/>
    <w:rsid w:val="004128BF"/>
    <w:rsid w:val="00423400"/>
    <w:rsid w:val="0043213D"/>
    <w:rsid w:val="00432758"/>
    <w:rsid w:val="004345D2"/>
    <w:rsid w:val="00440BA7"/>
    <w:rsid w:val="00441FEF"/>
    <w:rsid w:val="00453A1F"/>
    <w:rsid w:val="004544AA"/>
    <w:rsid w:val="00463FB9"/>
    <w:rsid w:val="00466EAA"/>
    <w:rsid w:val="00472478"/>
    <w:rsid w:val="00474663"/>
    <w:rsid w:val="00483AE5"/>
    <w:rsid w:val="00486884"/>
    <w:rsid w:val="004A37F3"/>
    <w:rsid w:val="004B246B"/>
    <w:rsid w:val="004B28F4"/>
    <w:rsid w:val="004B3789"/>
    <w:rsid w:val="004B6931"/>
    <w:rsid w:val="004E6ABE"/>
    <w:rsid w:val="004F5AD6"/>
    <w:rsid w:val="00506342"/>
    <w:rsid w:val="00510208"/>
    <w:rsid w:val="00510C96"/>
    <w:rsid w:val="00515135"/>
    <w:rsid w:val="00522C67"/>
    <w:rsid w:val="0052428F"/>
    <w:rsid w:val="00524A3F"/>
    <w:rsid w:val="005276E9"/>
    <w:rsid w:val="005339F9"/>
    <w:rsid w:val="00537EA5"/>
    <w:rsid w:val="00542FBD"/>
    <w:rsid w:val="005430BF"/>
    <w:rsid w:val="00550AC0"/>
    <w:rsid w:val="005514AD"/>
    <w:rsid w:val="00555161"/>
    <w:rsid w:val="00561C89"/>
    <w:rsid w:val="00586ADF"/>
    <w:rsid w:val="00592AAA"/>
    <w:rsid w:val="005A6AB0"/>
    <w:rsid w:val="005B19D1"/>
    <w:rsid w:val="005B5920"/>
    <w:rsid w:val="005C0905"/>
    <w:rsid w:val="005C140A"/>
    <w:rsid w:val="005C5983"/>
    <w:rsid w:val="005C666C"/>
    <w:rsid w:val="005D2AFE"/>
    <w:rsid w:val="005D5836"/>
    <w:rsid w:val="005E0275"/>
    <w:rsid w:val="005E1812"/>
    <w:rsid w:val="005E49D2"/>
    <w:rsid w:val="005F6614"/>
    <w:rsid w:val="006013E8"/>
    <w:rsid w:val="006020D1"/>
    <w:rsid w:val="00603EBD"/>
    <w:rsid w:val="006065AC"/>
    <w:rsid w:val="00623AB8"/>
    <w:rsid w:val="006249F3"/>
    <w:rsid w:val="006433C4"/>
    <w:rsid w:val="006469EB"/>
    <w:rsid w:val="0065666D"/>
    <w:rsid w:val="00656CCE"/>
    <w:rsid w:val="0066244A"/>
    <w:rsid w:val="00664378"/>
    <w:rsid w:val="006669C2"/>
    <w:rsid w:val="00667C19"/>
    <w:rsid w:val="006707B7"/>
    <w:rsid w:val="00686D0B"/>
    <w:rsid w:val="00697F58"/>
    <w:rsid w:val="006A1102"/>
    <w:rsid w:val="006A23A0"/>
    <w:rsid w:val="006B4EDC"/>
    <w:rsid w:val="006B6112"/>
    <w:rsid w:val="006B6D7C"/>
    <w:rsid w:val="006D0F52"/>
    <w:rsid w:val="006D1CE1"/>
    <w:rsid w:val="006D27A1"/>
    <w:rsid w:val="006E02DD"/>
    <w:rsid w:val="006E312B"/>
    <w:rsid w:val="006E6180"/>
    <w:rsid w:val="006F3B3F"/>
    <w:rsid w:val="006F472C"/>
    <w:rsid w:val="006F72CB"/>
    <w:rsid w:val="00706C68"/>
    <w:rsid w:val="0071028A"/>
    <w:rsid w:val="00713622"/>
    <w:rsid w:val="00714EBD"/>
    <w:rsid w:val="00716787"/>
    <w:rsid w:val="00730361"/>
    <w:rsid w:val="00735D46"/>
    <w:rsid w:val="00736CF0"/>
    <w:rsid w:val="00736FB7"/>
    <w:rsid w:val="00745273"/>
    <w:rsid w:val="007461F9"/>
    <w:rsid w:val="00753AC6"/>
    <w:rsid w:val="0076680C"/>
    <w:rsid w:val="00773DAD"/>
    <w:rsid w:val="00775833"/>
    <w:rsid w:val="00775A26"/>
    <w:rsid w:val="007767E6"/>
    <w:rsid w:val="00777001"/>
    <w:rsid w:val="0079257B"/>
    <w:rsid w:val="00794478"/>
    <w:rsid w:val="00794A29"/>
    <w:rsid w:val="007A1298"/>
    <w:rsid w:val="007A2EA8"/>
    <w:rsid w:val="007A423C"/>
    <w:rsid w:val="007B534F"/>
    <w:rsid w:val="007C0FAD"/>
    <w:rsid w:val="007C2EF6"/>
    <w:rsid w:val="007D2F0D"/>
    <w:rsid w:val="007D44E8"/>
    <w:rsid w:val="007E328E"/>
    <w:rsid w:val="007E475B"/>
    <w:rsid w:val="007E69F3"/>
    <w:rsid w:val="007F1B3C"/>
    <w:rsid w:val="007F5D77"/>
    <w:rsid w:val="007F6D3B"/>
    <w:rsid w:val="0081244A"/>
    <w:rsid w:val="00814665"/>
    <w:rsid w:val="00815014"/>
    <w:rsid w:val="0081601B"/>
    <w:rsid w:val="008208DA"/>
    <w:rsid w:val="008339D4"/>
    <w:rsid w:val="00850058"/>
    <w:rsid w:val="00861A69"/>
    <w:rsid w:val="00867706"/>
    <w:rsid w:val="00867E27"/>
    <w:rsid w:val="008715A1"/>
    <w:rsid w:val="008841EE"/>
    <w:rsid w:val="00890B83"/>
    <w:rsid w:val="00890ECF"/>
    <w:rsid w:val="00891D14"/>
    <w:rsid w:val="008972BC"/>
    <w:rsid w:val="008A3651"/>
    <w:rsid w:val="008C7740"/>
    <w:rsid w:val="008D11A7"/>
    <w:rsid w:val="008D17F1"/>
    <w:rsid w:val="008D66C3"/>
    <w:rsid w:val="008F19BE"/>
    <w:rsid w:val="00903676"/>
    <w:rsid w:val="00907478"/>
    <w:rsid w:val="009145BD"/>
    <w:rsid w:val="00921B45"/>
    <w:rsid w:val="0093288D"/>
    <w:rsid w:val="00933C84"/>
    <w:rsid w:val="00935D87"/>
    <w:rsid w:val="00936733"/>
    <w:rsid w:val="00941036"/>
    <w:rsid w:val="009665B7"/>
    <w:rsid w:val="00975767"/>
    <w:rsid w:val="00987FEE"/>
    <w:rsid w:val="00990D70"/>
    <w:rsid w:val="00997E7C"/>
    <w:rsid w:val="009A15CA"/>
    <w:rsid w:val="009A7006"/>
    <w:rsid w:val="009B2E91"/>
    <w:rsid w:val="009B64E5"/>
    <w:rsid w:val="009B7ED9"/>
    <w:rsid w:val="009C6C33"/>
    <w:rsid w:val="009D4F0C"/>
    <w:rsid w:val="009E3496"/>
    <w:rsid w:val="009E7FBC"/>
    <w:rsid w:val="009F7ADF"/>
    <w:rsid w:val="00A0275C"/>
    <w:rsid w:val="00A30D65"/>
    <w:rsid w:val="00A33DC0"/>
    <w:rsid w:val="00A4010B"/>
    <w:rsid w:val="00A42422"/>
    <w:rsid w:val="00A4339D"/>
    <w:rsid w:val="00A46753"/>
    <w:rsid w:val="00A4684B"/>
    <w:rsid w:val="00A67D53"/>
    <w:rsid w:val="00A70004"/>
    <w:rsid w:val="00A77185"/>
    <w:rsid w:val="00A772D3"/>
    <w:rsid w:val="00A77886"/>
    <w:rsid w:val="00A87B0D"/>
    <w:rsid w:val="00A94861"/>
    <w:rsid w:val="00AA2B56"/>
    <w:rsid w:val="00AA37C5"/>
    <w:rsid w:val="00AB53DE"/>
    <w:rsid w:val="00AB6C80"/>
    <w:rsid w:val="00AB73F1"/>
    <w:rsid w:val="00AB7B0A"/>
    <w:rsid w:val="00AC5B65"/>
    <w:rsid w:val="00AD0D07"/>
    <w:rsid w:val="00AD260B"/>
    <w:rsid w:val="00AE2637"/>
    <w:rsid w:val="00AE49C1"/>
    <w:rsid w:val="00B1143C"/>
    <w:rsid w:val="00B13D23"/>
    <w:rsid w:val="00B14BDD"/>
    <w:rsid w:val="00B16E6F"/>
    <w:rsid w:val="00B25410"/>
    <w:rsid w:val="00B25CFB"/>
    <w:rsid w:val="00B2721F"/>
    <w:rsid w:val="00B352C9"/>
    <w:rsid w:val="00B44EF3"/>
    <w:rsid w:val="00B517DF"/>
    <w:rsid w:val="00B56614"/>
    <w:rsid w:val="00B62AD9"/>
    <w:rsid w:val="00B6570C"/>
    <w:rsid w:val="00B67ECD"/>
    <w:rsid w:val="00B71641"/>
    <w:rsid w:val="00B72824"/>
    <w:rsid w:val="00B762CA"/>
    <w:rsid w:val="00B77200"/>
    <w:rsid w:val="00B81AAF"/>
    <w:rsid w:val="00BA6AB0"/>
    <w:rsid w:val="00BA7793"/>
    <w:rsid w:val="00BB4F6B"/>
    <w:rsid w:val="00BB5C1C"/>
    <w:rsid w:val="00BB64DF"/>
    <w:rsid w:val="00BD09FA"/>
    <w:rsid w:val="00BD25B7"/>
    <w:rsid w:val="00BF0583"/>
    <w:rsid w:val="00BF6D0E"/>
    <w:rsid w:val="00C139C2"/>
    <w:rsid w:val="00C16174"/>
    <w:rsid w:val="00C164B9"/>
    <w:rsid w:val="00C16814"/>
    <w:rsid w:val="00C17992"/>
    <w:rsid w:val="00C37BE0"/>
    <w:rsid w:val="00C42BF9"/>
    <w:rsid w:val="00C4418C"/>
    <w:rsid w:val="00C5166B"/>
    <w:rsid w:val="00C54210"/>
    <w:rsid w:val="00C553DD"/>
    <w:rsid w:val="00C62122"/>
    <w:rsid w:val="00C62BF2"/>
    <w:rsid w:val="00C63480"/>
    <w:rsid w:val="00C70721"/>
    <w:rsid w:val="00C840C8"/>
    <w:rsid w:val="00C97D37"/>
    <w:rsid w:val="00CA072D"/>
    <w:rsid w:val="00CA334A"/>
    <w:rsid w:val="00CB665C"/>
    <w:rsid w:val="00CC257E"/>
    <w:rsid w:val="00CC46D3"/>
    <w:rsid w:val="00CD0F83"/>
    <w:rsid w:val="00CE7EC0"/>
    <w:rsid w:val="00CF1630"/>
    <w:rsid w:val="00CF2443"/>
    <w:rsid w:val="00D070B7"/>
    <w:rsid w:val="00D13672"/>
    <w:rsid w:val="00D25BA6"/>
    <w:rsid w:val="00D305F9"/>
    <w:rsid w:val="00D31D14"/>
    <w:rsid w:val="00D34464"/>
    <w:rsid w:val="00D37391"/>
    <w:rsid w:val="00D419D7"/>
    <w:rsid w:val="00D47180"/>
    <w:rsid w:val="00D51DD4"/>
    <w:rsid w:val="00D53B70"/>
    <w:rsid w:val="00D62B9A"/>
    <w:rsid w:val="00D645C7"/>
    <w:rsid w:val="00D6611F"/>
    <w:rsid w:val="00D7376C"/>
    <w:rsid w:val="00D80498"/>
    <w:rsid w:val="00D83DE5"/>
    <w:rsid w:val="00D96145"/>
    <w:rsid w:val="00DA2AF3"/>
    <w:rsid w:val="00DA4C7E"/>
    <w:rsid w:val="00DC6798"/>
    <w:rsid w:val="00DD28E8"/>
    <w:rsid w:val="00E0171A"/>
    <w:rsid w:val="00E16CD7"/>
    <w:rsid w:val="00E2149E"/>
    <w:rsid w:val="00E22AE6"/>
    <w:rsid w:val="00E25B1B"/>
    <w:rsid w:val="00E261B2"/>
    <w:rsid w:val="00E30785"/>
    <w:rsid w:val="00E342C1"/>
    <w:rsid w:val="00E43DA6"/>
    <w:rsid w:val="00E443DD"/>
    <w:rsid w:val="00E50E67"/>
    <w:rsid w:val="00E52BCE"/>
    <w:rsid w:val="00E546AF"/>
    <w:rsid w:val="00E62715"/>
    <w:rsid w:val="00E639BC"/>
    <w:rsid w:val="00E6423E"/>
    <w:rsid w:val="00E66E9C"/>
    <w:rsid w:val="00E75188"/>
    <w:rsid w:val="00E87DAC"/>
    <w:rsid w:val="00E95034"/>
    <w:rsid w:val="00E95D91"/>
    <w:rsid w:val="00EB70BC"/>
    <w:rsid w:val="00EC7C7F"/>
    <w:rsid w:val="00ED0292"/>
    <w:rsid w:val="00ED5120"/>
    <w:rsid w:val="00EE3E15"/>
    <w:rsid w:val="00EE7133"/>
    <w:rsid w:val="00EF3623"/>
    <w:rsid w:val="00EF4343"/>
    <w:rsid w:val="00F07CEC"/>
    <w:rsid w:val="00F11070"/>
    <w:rsid w:val="00F30343"/>
    <w:rsid w:val="00F3476F"/>
    <w:rsid w:val="00F34F1B"/>
    <w:rsid w:val="00F53960"/>
    <w:rsid w:val="00F60FE8"/>
    <w:rsid w:val="00F64C73"/>
    <w:rsid w:val="00F65574"/>
    <w:rsid w:val="00F726DB"/>
    <w:rsid w:val="00F73F79"/>
    <w:rsid w:val="00F75329"/>
    <w:rsid w:val="00F83E24"/>
    <w:rsid w:val="00F92F62"/>
    <w:rsid w:val="00FA18C2"/>
    <w:rsid w:val="00FB114C"/>
    <w:rsid w:val="00FB4A8D"/>
    <w:rsid w:val="00FC3F47"/>
    <w:rsid w:val="00FC4A1D"/>
    <w:rsid w:val="00FE250F"/>
    <w:rsid w:val="00FE2EDF"/>
    <w:rsid w:val="00FE6566"/>
    <w:rsid w:val="00FE6A8D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E63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9C1"/>
    <w:rPr>
      <w:rFonts w:ascii="Arial" w:hAnsi="Arial"/>
      <w:sz w:val="24"/>
      <w:lang w:val="fr-FR" w:eastAsia="fr-FR"/>
    </w:rPr>
  </w:style>
  <w:style w:type="paragraph" w:styleId="Heading1">
    <w:name w:val="heading 1"/>
    <w:basedOn w:val="Normal"/>
    <w:next w:val="Normal"/>
    <w:qFormat/>
    <w:rsid w:val="000309C1"/>
    <w:pPr>
      <w:keepNext/>
      <w:ind w:right="-208"/>
      <w:outlineLvl w:val="0"/>
    </w:pPr>
    <w:rPr>
      <w:rFonts w:ascii="Tahoma" w:hAnsi="Tahoma"/>
      <w:i/>
      <w:sz w:val="22"/>
    </w:rPr>
  </w:style>
  <w:style w:type="paragraph" w:styleId="Heading2">
    <w:name w:val="heading 2"/>
    <w:basedOn w:val="Normal"/>
    <w:next w:val="Normal"/>
    <w:qFormat/>
    <w:rsid w:val="000309C1"/>
    <w:pPr>
      <w:keepNext/>
      <w:ind w:right="-208"/>
      <w:jc w:val="center"/>
      <w:outlineLvl w:val="1"/>
    </w:pPr>
    <w:rPr>
      <w:rFonts w:ascii="Tahoma" w:hAnsi="Tahoma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0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1028A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71028A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8C7740"/>
  </w:style>
  <w:style w:type="character" w:styleId="LineNumber">
    <w:name w:val="line number"/>
    <w:basedOn w:val="DefaultParagraphFont"/>
    <w:rsid w:val="008D17F1"/>
  </w:style>
  <w:style w:type="paragraph" w:styleId="BalloonText">
    <w:name w:val="Balloon Text"/>
    <w:basedOn w:val="Normal"/>
    <w:link w:val="BalloonTextChar"/>
    <w:rsid w:val="005C5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5983"/>
    <w:rPr>
      <w:rFonts w:ascii="Tahoma" w:hAnsi="Tahoma" w:cs="Tahoma"/>
      <w:sz w:val="16"/>
      <w:szCs w:val="16"/>
      <w:lang w:val="fr-FR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A0275C"/>
    <w:rPr>
      <w:rFonts w:ascii="Arial" w:hAnsi="Arial"/>
      <w:sz w:val="24"/>
      <w:lang w:val="fr-FR" w:eastAsia="fr-FR"/>
    </w:rPr>
  </w:style>
  <w:style w:type="paragraph" w:styleId="BodyTextIndent">
    <w:name w:val="Body Text Indent"/>
    <w:basedOn w:val="Normal"/>
    <w:link w:val="BodyTextIndentChar"/>
    <w:rsid w:val="00AA2B56"/>
    <w:pPr>
      <w:ind w:left="567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AA2B56"/>
    <w:rPr>
      <w:sz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474663"/>
    <w:rPr>
      <w:rFonts w:ascii="Arial" w:hAnsi="Arial"/>
      <w:sz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E9503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544AA"/>
    <w:pPr>
      <w:jc w:val="both"/>
    </w:pPr>
    <w:rPr>
      <w:rFonts w:ascii="Calibri" w:eastAsia="Calibri" w:hAnsi="Calibri" w:cs="Calibri-Light"/>
      <w:noProof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544AA"/>
    <w:rPr>
      <w:rFonts w:ascii="Calibri" w:eastAsia="Calibri" w:hAnsi="Calibri" w:cs="Calibri-Light"/>
      <w:noProof/>
      <w:color w:val="000000"/>
      <w:sz w:val="22"/>
      <w:szCs w:val="22"/>
      <w:lang w:val="en-US" w:eastAsia="en-US"/>
    </w:rPr>
  </w:style>
  <w:style w:type="character" w:customStyle="1" w:styleId="tlid-translation">
    <w:name w:val="tlid-translation"/>
    <w:basedOn w:val="DefaultParagraphFont"/>
    <w:rsid w:val="007E328E"/>
  </w:style>
  <w:style w:type="character" w:styleId="Hyperlink">
    <w:name w:val="Hyperlink"/>
    <w:basedOn w:val="DefaultParagraphFont"/>
    <w:unhideWhenUsed/>
    <w:rsid w:val="005E181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B67E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67E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67ECD"/>
    <w:rPr>
      <w:rFonts w:ascii="Arial" w:hAnsi="Arial"/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7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7ECD"/>
    <w:rPr>
      <w:rFonts w:ascii="Arial" w:hAnsi="Arial"/>
      <w:b/>
      <w:bCs/>
      <w:lang w:val="fr-FR" w:eastAsia="fr-FR"/>
    </w:rPr>
  </w:style>
  <w:style w:type="paragraph" w:styleId="Revision">
    <w:name w:val="Revision"/>
    <w:hidden/>
    <w:uiPriority w:val="99"/>
    <w:semiHidden/>
    <w:rsid w:val="006E02DD"/>
    <w:rPr>
      <w:rFonts w:ascii="Arial" w:hAnsi="Arial"/>
      <w:sz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9C1"/>
    <w:rPr>
      <w:rFonts w:ascii="Arial" w:hAnsi="Arial"/>
      <w:sz w:val="24"/>
      <w:lang w:val="fr-FR" w:eastAsia="fr-FR"/>
    </w:rPr>
  </w:style>
  <w:style w:type="paragraph" w:styleId="Heading1">
    <w:name w:val="heading 1"/>
    <w:basedOn w:val="Normal"/>
    <w:next w:val="Normal"/>
    <w:qFormat/>
    <w:rsid w:val="000309C1"/>
    <w:pPr>
      <w:keepNext/>
      <w:ind w:right="-208"/>
      <w:outlineLvl w:val="0"/>
    </w:pPr>
    <w:rPr>
      <w:rFonts w:ascii="Tahoma" w:hAnsi="Tahoma"/>
      <w:i/>
      <w:sz w:val="22"/>
    </w:rPr>
  </w:style>
  <w:style w:type="paragraph" w:styleId="Heading2">
    <w:name w:val="heading 2"/>
    <w:basedOn w:val="Normal"/>
    <w:next w:val="Normal"/>
    <w:qFormat/>
    <w:rsid w:val="000309C1"/>
    <w:pPr>
      <w:keepNext/>
      <w:ind w:right="-208"/>
      <w:jc w:val="center"/>
      <w:outlineLvl w:val="1"/>
    </w:pPr>
    <w:rPr>
      <w:rFonts w:ascii="Tahoma" w:hAnsi="Tahoma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0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1028A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71028A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8C7740"/>
  </w:style>
  <w:style w:type="character" w:styleId="LineNumber">
    <w:name w:val="line number"/>
    <w:basedOn w:val="DefaultParagraphFont"/>
    <w:rsid w:val="008D17F1"/>
  </w:style>
  <w:style w:type="paragraph" w:styleId="BalloonText">
    <w:name w:val="Balloon Text"/>
    <w:basedOn w:val="Normal"/>
    <w:link w:val="BalloonTextChar"/>
    <w:rsid w:val="005C5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5983"/>
    <w:rPr>
      <w:rFonts w:ascii="Tahoma" w:hAnsi="Tahoma" w:cs="Tahoma"/>
      <w:sz w:val="16"/>
      <w:szCs w:val="16"/>
      <w:lang w:val="fr-FR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A0275C"/>
    <w:rPr>
      <w:rFonts w:ascii="Arial" w:hAnsi="Arial"/>
      <w:sz w:val="24"/>
      <w:lang w:val="fr-FR" w:eastAsia="fr-FR"/>
    </w:rPr>
  </w:style>
  <w:style w:type="paragraph" w:styleId="BodyTextIndent">
    <w:name w:val="Body Text Indent"/>
    <w:basedOn w:val="Normal"/>
    <w:link w:val="BodyTextIndentChar"/>
    <w:rsid w:val="00AA2B56"/>
    <w:pPr>
      <w:ind w:left="567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AA2B56"/>
    <w:rPr>
      <w:sz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474663"/>
    <w:rPr>
      <w:rFonts w:ascii="Arial" w:hAnsi="Arial"/>
      <w:sz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E9503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544AA"/>
    <w:pPr>
      <w:jc w:val="both"/>
    </w:pPr>
    <w:rPr>
      <w:rFonts w:ascii="Calibri" w:eastAsia="Calibri" w:hAnsi="Calibri" w:cs="Calibri-Light"/>
      <w:noProof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544AA"/>
    <w:rPr>
      <w:rFonts w:ascii="Calibri" w:eastAsia="Calibri" w:hAnsi="Calibri" w:cs="Calibri-Light"/>
      <w:noProof/>
      <w:color w:val="000000"/>
      <w:sz w:val="22"/>
      <w:szCs w:val="22"/>
      <w:lang w:val="en-US" w:eastAsia="en-US"/>
    </w:rPr>
  </w:style>
  <w:style w:type="character" w:customStyle="1" w:styleId="tlid-translation">
    <w:name w:val="tlid-translation"/>
    <w:basedOn w:val="DefaultParagraphFont"/>
    <w:rsid w:val="007E328E"/>
  </w:style>
  <w:style w:type="character" w:styleId="Hyperlink">
    <w:name w:val="Hyperlink"/>
    <w:basedOn w:val="DefaultParagraphFont"/>
    <w:unhideWhenUsed/>
    <w:rsid w:val="005E181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B67E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67E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67ECD"/>
    <w:rPr>
      <w:rFonts w:ascii="Arial" w:hAnsi="Arial"/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7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7ECD"/>
    <w:rPr>
      <w:rFonts w:ascii="Arial" w:hAnsi="Arial"/>
      <w:b/>
      <w:bCs/>
      <w:lang w:val="fr-FR" w:eastAsia="fr-FR"/>
    </w:rPr>
  </w:style>
  <w:style w:type="paragraph" w:styleId="Revision">
    <w:name w:val="Revision"/>
    <w:hidden/>
    <w:uiPriority w:val="99"/>
    <w:semiHidden/>
    <w:rsid w:val="006E02DD"/>
    <w:rPr>
      <w:rFonts w:ascii="Arial" w:hAnsi="Arial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32902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7AF03-BE1F-4DEB-AE69-9D0BD193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35AF498D</Template>
  <TotalTime>0</TotalTime>
  <Pages>4</Pages>
  <Words>989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DEMANDE D'AUTORISATION PAR LA DIRECTION</vt:lpstr>
      <vt:lpstr>DEMANDE D'AUTORISATION PAR LA DIRECTION</vt:lpstr>
    </vt:vector>
  </TitlesOfParts>
  <Company>Hôpitaux Robert Schuman</Company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D'AUTORISATION PAR LA DIRECTION</dc:title>
  <dc:creator>PC</dc:creator>
  <cp:lastModifiedBy>Alizée Villance</cp:lastModifiedBy>
  <cp:revision>2</cp:revision>
  <cp:lastPrinted>2018-06-29T07:40:00Z</cp:lastPrinted>
  <dcterms:created xsi:type="dcterms:W3CDTF">2021-07-20T09:50:00Z</dcterms:created>
  <dcterms:modified xsi:type="dcterms:W3CDTF">2021-07-20T09:50:00Z</dcterms:modified>
</cp:coreProperties>
</file>